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110" w:rsidRPr="00994FA4" w:rsidRDefault="00315110" w:rsidP="00315110">
      <w:pPr>
        <w:jc w:val="right"/>
        <w:rPr>
          <w:b/>
          <w:i/>
          <w:sz w:val="28"/>
          <w:szCs w:val="28"/>
        </w:rPr>
      </w:pP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</w:p>
    <w:p w:rsidR="00251A88" w:rsidRPr="00AA1E8B" w:rsidRDefault="00251A88" w:rsidP="00251A88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AA1E8B">
        <w:rPr>
          <w:rFonts w:ascii="Times New Roman" w:hAnsi="Times New Roman"/>
          <w:sz w:val="18"/>
          <w:szCs w:val="18"/>
        </w:rPr>
        <w:t xml:space="preserve">Załącznik Nr 1 </w:t>
      </w:r>
    </w:p>
    <w:p w:rsidR="00251A88" w:rsidRPr="00AA1E8B" w:rsidRDefault="00251A88" w:rsidP="00251A88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AA1E8B">
        <w:rPr>
          <w:rFonts w:ascii="Times New Roman" w:hAnsi="Times New Roman"/>
          <w:sz w:val="18"/>
          <w:szCs w:val="18"/>
        </w:rPr>
        <w:t>Do Regulaminu rekrutacji z dnia</w:t>
      </w:r>
      <w:r w:rsidR="00F026C8" w:rsidRPr="00AA1E8B">
        <w:rPr>
          <w:rFonts w:ascii="Times New Roman" w:hAnsi="Times New Roman"/>
          <w:sz w:val="18"/>
          <w:szCs w:val="18"/>
        </w:rPr>
        <w:t xml:space="preserve"> 11 maja 2018</w:t>
      </w:r>
    </w:p>
    <w:p w:rsidR="009527C1" w:rsidRPr="00994FA4" w:rsidRDefault="009527C1" w:rsidP="00251A88">
      <w:pPr>
        <w:autoSpaceDE w:val="0"/>
        <w:autoSpaceDN w:val="0"/>
        <w:jc w:val="right"/>
        <w:rPr>
          <w:rFonts w:ascii="Times New Roman" w:hAnsi="Times New Roman"/>
          <w:sz w:val="28"/>
          <w:szCs w:val="28"/>
        </w:rPr>
      </w:pPr>
    </w:p>
    <w:p w:rsidR="00994FA4" w:rsidRDefault="00994FA4" w:rsidP="009527C1">
      <w:pPr>
        <w:jc w:val="center"/>
        <w:rPr>
          <w:b/>
          <w:sz w:val="28"/>
          <w:szCs w:val="28"/>
        </w:rPr>
      </w:pPr>
    </w:p>
    <w:p w:rsidR="00994FA4" w:rsidRDefault="00994FA4" w:rsidP="00994FA4">
      <w:pPr>
        <w:tabs>
          <w:tab w:val="left" w:pos="2070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7620</wp:posOffset>
            </wp:positionV>
            <wp:extent cx="5759450" cy="1030605"/>
            <wp:effectExtent l="0" t="0" r="0" b="0"/>
            <wp:wrapThrough wrapText="bothSides">
              <wp:wrapPolygon edited="0">
                <wp:start x="2143" y="0"/>
                <wp:lineTo x="0" y="4392"/>
                <wp:lineTo x="0" y="8784"/>
                <wp:lineTo x="2143" y="21161"/>
                <wp:lineTo x="21505" y="21161"/>
                <wp:lineTo x="21505" y="9183"/>
                <wp:lineTo x="5430" y="5590"/>
                <wp:lineTo x="4572" y="2795"/>
                <wp:lineTo x="3072" y="0"/>
                <wp:lineTo x="2143" y="0"/>
              </wp:wrapPolygon>
            </wp:wrapThrough>
            <wp:docPr id="8" name="Obraz 8" descr="C:\Users\mateuszs\AppData\Local\Microsoft\Windows\INetCache\Content.Word\logo kolor pelna nazwa-pozi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euszs\AppData\Local\Microsoft\Windows\INetCache\Content.Word\logo kolor pelna nazwa-pozi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ab/>
      </w:r>
    </w:p>
    <w:p w:rsidR="00994FA4" w:rsidRDefault="00994FA4" w:rsidP="009527C1">
      <w:pPr>
        <w:jc w:val="center"/>
        <w:rPr>
          <w:b/>
          <w:sz w:val="28"/>
          <w:szCs w:val="28"/>
        </w:rPr>
      </w:pPr>
    </w:p>
    <w:p w:rsidR="00994FA4" w:rsidRDefault="00994FA4" w:rsidP="009527C1">
      <w:pPr>
        <w:jc w:val="center"/>
        <w:rPr>
          <w:b/>
          <w:sz w:val="28"/>
          <w:szCs w:val="28"/>
        </w:rPr>
      </w:pPr>
    </w:p>
    <w:p w:rsidR="00994FA4" w:rsidRDefault="00994FA4" w:rsidP="009527C1">
      <w:pPr>
        <w:jc w:val="center"/>
        <w:rPr>
          <w:b/>
          <w:sz w:val="28"/>
          <w:szCs w:val="28"/>
        </w:rPr>
      </w:pPr>
    </w:p>
    <w:p w:rsidR="00994FA4" w:rsidRDefault="00994FA4" w:rsidP="009527C1">
      <w:pPr>
        <w:jc w:val="center"/>
        <w:rPr>
          <w:b/>
          <w:sz w:val="28"/>
          <w:szCs w:val="28"/>
        </w:rPr>
      </w:pPr>
    </w:p>
    <w:p w:rsidR="00994FA4" w:rsidRDefault="00994FA4" w:rsidP="009527C1">
      <w:pPr>
        <w:jc w:val="center"/>
        <w:rPr>
          <w:b/>
          <w:sz w:val="28"/>
          <w:szCs w:val="28"/>
        </w:rPr>
      </w:pPr>
    </w:p>
    <w:p w:rsidR="009527C1" w:rsidRPr="00994FA4" w:rsidRDefault="009527C1" w:rsidP="009527C1">
      <w:pPr>
        <w:jc w:val="center"/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Karta info</w:t>
      </w:r>
      <w:r w:rsidR="002C7AAE" w:rsidRPr="00994FA4">
        <w:rPr>
          <w:b/>
          <w:sz w:val="28"/>
          <w:szCs w:val="28"/>
        </w:rPr>
        <w:t>r</w:t>
      </w:r>
      <w:r w:rsidRPr="00994FA4">
        <w:rPr>
          <w:b/>
          <w:sz w:val="28"/>
          <w:szCs w:val="28"/>
        </w:rPr>
        <w:t>macyjna</w:t>
      </w:r>
    </w:p>
    <w:p w:rsidR="00251A88" w:rsidRPr="00994FA4" w:rsidRDefault="00251A88" w:rsidP="009527C1">
      <w:pPr>
        <w:jc w:val="center"/>
        <w:rPr>
          <w:sz w:val="28"/>
          <w:szCs w:val="28"/>
        </w:rPr>
      </w:pPr>
      <w:r w:rsidRPr="00994FA4">
        <w:rPr>
          <w:sz w:val="28"/>
          <w:szCs w:val="28"/>
        </w:rPr>
        <w:br/>
        <w:t xml:space="preserve">do projektu pn. </w:t>
      </w:r>
      <w:r w:rsidRPr="00994FA4">
        <w:rPr>
          <w:b/>
          <w:sz w:val="28"/>
          <w:szCs w:val="28"/>
        </w:rPr>
        <w:t>„NESTOR – standard wsparcia osób starszych w Powiecie Kartuskim”</w:t>
      </w:r>
      <w:r w:rsidRPr="00994FA4">
        <w:rPr>
          <w:sz w:val="28"/>
          <w:szCs w:val="28"/>
        </w:rPr>
        <w:t xml:space="preserve">  współfinansowanego ze środków Europejskiego Funduszu Społecznego w ramach Regionalnego Programu Operacyjnego dla Województwa </w:t>
      </w:r>
      <w:r w:rsidR="00F50E41" w:rsidRPr="00994FA4">
        <w:rPr>
          <w:sz w:val="28"/>
          <w:szCs w:val="28"/>
        </w:rPr>
        <w:t>Pomorskiego na lata 2014 – 2020</w:t>
      </w:r>
    </w:p>
    <w:p w:rsidR="00BE0368" w:rsidRPr="00994FA4" w:rsidRDefault="00BE0368" w:rsidP="00994FA4">
      <w:pPr>
        <w:rPr>
          <w:sz w:val="28"/>
          <w:szCs w:val="28"/>
        </w:rPr>
      </w:pPr>
    </w:p>
    <w:p w:rsidR="00251A88" w:rsidRPr="00994FA4" w:rsidRDefault="00251A88" w:rsidP="00251A88">
      <w:pPr>
        <w:jc w:val="center"/>
        <w:rPr>
          <w:sz w:val="20"/>
          <w:szCs w:val="20"/>
        </w:rPr>
      </w:pPr>
      <w:r w:rsidRPr="00994FA4">
        <w:rPr>
          <w:sz w:val="20"/>
          <w:szCs w:val="20"/>
        </w:rPr>
        <w:t>Umowa o dofinansowanie projektu nr RPPM.06.02.0</w:t>
      </w:r>
      <w:r w:rsidR="00043F02">
        <w:rPr>
          <w:sz w:val="20"/>
          <w:szCs w:val="20"/>
        </w:rPr>
        <w:t>2</w:t>
      </w:r>
      <w:bookmarkStart w:id="0" w:name="_GoBack"/>
      <w:bookmarkEnd w:id="0"/>
      <w:r w:rsidRPr="00994FA4">
        <w:rPr>
          <w:sz w:val="20"/>
          <w:szCs w:val="20"/>
        </w:rPr>
        <w:t>-22-0029/17-0</w:t>
      </w:r>
      <w:r w:rsidR="00043F02">
        <w:rPr>
          <w:sz w:val="20"/>
          <w:szCs w:val="20"/>
        </w:rPr>
        <w:t>1</w:t>
      </w:r>
    </w:p>
    <w:p w:rsidR="00251A88" w:rsidRPr="00994FA4" w:rsidRDefault="00251A88" w:rsidP="00251A88">
      <w:pPr>
        <w:jc w:val="center"/>
        <w:rPr>
          <w:sz w:val="28"/>
          <w:szCs w:val="28"/>
        </w:rPr>
      </w:pPr>
    </w:p>
    <w:p w:rsidR="00251A88" w:rsidRPr="00BB2142" w:rsidRDefault="00251A88" w:rsidP="00251A88">
      <w:pPr>
        <w:rPr>
          <w:color w:val="FF0000"/>
        </w:rPr>
      </w:pPr>
      <w:r w:rsidRPr="00BB2142">
        <w:rPr>
          <w:color w:val="FF0000"/>
        </w:rPr>
        <w:t>Proszę uzupełnić drukowanymi literami lub wstawić znak „x” w wybrane pola.</w:t>
      </w:r>
    </w:p>
    <w:p w:rsidR="009527C1" w:rsidRPr="00994FA4" w:rsidRDefault="009527C1" w:rsidP="00251A88">
      <w:pPr>
        <w:rPr>
          <w:b/>
          <w:sz w:val="28"/>
          <w:szCs w:val="28"/>
          <w:u w:val="single"/>
        </w:rPr>
      </w:pPr>
    </w:p>
    <w:p w:rsidR="00251A88" w:rsidRPr="00994FA4" w:rsidRDefault="00251A88" w:rsidP="00251A88">
      <w:pPr>
        <w:rPr>
          <w:b/>
          <w:sz w:val="28"/>
          <w:szCs w:val="28"/>
          <w:u w:val="single"/>
        </w:rPr>
      </w:pPr>
      <w:r w:rsidRPr="00994FA4">
        <w:rPr>
          <w:b/>
          <w:sz w:val="28"/>
          <w:szCs w:val="28"/>
          <w:u w:val="single"/>
        </w:rPr>
        <w:t>DANE OSOBOWE</w:t>
      </w:r>
    </w:p>
    <w:p w:rsidR="0080739D" w:rsidRPr="00994FA4" w:rsidRDefault="0080739D" w:rsidP="00251A88">
      <w:pPr>
        <w:rPr>
          <w:b/>
          <w:sz w:val="28"/>
          <w:szCs w:val="28"/>
          <w:u w:val="single"/>
        </w:rPr>
      </w:pPr>
    </w:p>
    <w:p w:rsidR="00994FA4" w:rsidRPr="00994FA4" w:rsidRDefault="00994FA4" w:rsidP="00251A88">
      <w:pPr>
        <w:rPr>
          <w:b/>
          <w:sz w:val="28"/>
          <w:szCs w:val="28"/>
          <w:u w:val="single"/>
        </w:rPr>
      </w:pPr>
    </w:p>
    <w:p w:rsidR="00251A88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Imię:</w:t>
      </w:r>
      <w:r w:rsidR="0080739D" w:rsidRPr="00994FA4">
        <w:rPr>
          <w:b/>
          <w:sz w:val="28"/>
          <w:szCs w:val="28"/>
        </w:rPr>
        <w:t>………………………………..</w:t>
      </w:r>
    </w:p>
    <w:p w:rsidR="0080739D" w:rsidRPr="00994FA4" w:rsidRDefault="0080739D" w:rsidP="00251A88">
      <w:pPr>
        <w:rPr>
          <w:b/>
          <w:sz w:val="28"/>
          <w:szCs w:val="28"/>
        </w:rPr>
      </w:pPr>
    </w:p>
    <w:p w:rsidR="00994FA4" w:rsidRPr="00994FA4" w:rsidRDefault="00994FA4" w:rsidP="00251A88">
      <w:pPr>
        <w:rPr>
          <w:b/>
          <w:sz w:val="28"/>
          <w:szCs w:val="28"/>
        </w:rPr>
      </w:pPr>
    </w:p>
    <w:p w:rsidR="00251A88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 xml:space="preserve">Nazwisko: </w:t>
      </w:r>
      <w:r w:rsidR="0080739D" w:rsidRPr="00994FA4">
        <w:rPr>
          <w:b/>
          <w:sz w:val="28"/>
          <w:szCs w:val="28"/>
        </w:rPr>
        <w:t>…………………………………</w:t>
      </w:r>
    </w:p>
    <w:p w:rsidR="00994FA4" w:rsidRPr="00994FA4" w:rsidRDefault="00994FA4" w:rsidP="00251A88">
      <w:pPr>
        <w:rPr>
          <w:b/>
          <w:sz w:val="28"/>
          <w:szCs w:val="28"/>
        </w:rPr>
      </w:pPr>
    </w:p>
    <w:p w:rsidR="0080739D" w:rsidRPr="00994FA4" w:rsidRDefault="0080739D" w:rsidP="00251A88">
      <w:pPr>
        <w:rPr>
          <w:b/>
          <w:sz w:val="28"/>
          <w:szCs w:val="28"/>
        </w:rPr>
      </w:pPr>
    </w:p>
    <w:p w:rsidR="00251A88" w:rsidRPr="00994FA4" w:rsidRDefault="00FC4E57" w:rsidP="00251A88">
      <w:pPr>
        <w:rPr>
          <w:sz w:val="28"/>
          <w:szCs w:val="28"/>
        </w:rPr>
      </w:pPr>
      <w:r w:rsidRPr="00994FA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086237" wp14:editId="38AC8144">
                <wp:simplePos x="0" y="0"/>
                <wp:positionH relativeFrom="column">
                  <wp:posOffset>1888382</wp:posOffset>
                </wp:positionH>
                <wp:positionV relativeFrom="paragraph">
                  <wp:posOffset>27269</wp:posOffset>
                </wp:positionV>
                <wp:extent cx="137795" cy="127000"/>
                <wp:effectExtent l="0" t="0" r="14605" b="254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8B4FD2" id="Prostokąt 5" o:spid="_x0000_s1026" style="position:absolute;margin-left:148.7pt;margin-top:2.15pt;width:10.85pt;height:1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" filled="f" strokecolor="black [3213]" strokeweight=".25pt"/>
            </w:pict>
          </mc:Fallback>
        </mc:AlternateContent>
      </w:r>
      <w:r w:rsidR="0080739D" w:rsidRPr="00994FA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4A9D6C" wp14:editId="38861CB7">
                <wp:simplePos x="0" y="0"/>
                <wp:positionH relativeFrom="column">
                  <wp:posOffset>624150</wp:posOffset>
                </wp:positionH>
                <wp:positionV relativeFrom="paragraph">
                  <wp:posOffset>27305</wp:posOffset>
                </wp:positionV>
                <wp:extent cx="137795" cy="127000"/>
                <wp:effectExtent l="0" t="0" r="14605" b="25400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B96542" id="Prostokąt 14" o:spid="_x0000_s1026" style="position:absolute;margin-left:49.15pt;margin-top:2.15pt;width:10.85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" filled="f" strokecolor="black [3213]" strokeweight=".25pt"/>
            </w:pict>
          </mc:Fallback>
        </mc:AlternateContent>
      </w:r>
      <w:r w:rsidR="00251A88" w:rsidRPr="00994FA4">
        <w:rPr>
          <w:b/>
          <w:sz w:val="28"/>
          <w:szCs w:val="28"/>
        </w:rPr>
        <w:t xml:space="preserve">Płeć: </w:t>
      </w:r>
      <w:r w:rsidR="00251A88" w:rsidRPr="00994FA4">
        <w:rPr>
          <w:b/>
          <w:sz w:val="28"/>
          <w:szCs w:val="28"/>
        </w:rPr>
        <w:tab/>
      </w:r>
      <w:r w:rsidR="00251A88" w:rsidRPr="00994FA4">
        <w:rPr>
          <w:sz w:val="28"/>
          <w:szCs w:val="28"/>
        </w:rPr>
        <w:t>K</w:t>
      </w:r>
      <w:r>
        <w:rPr>
          <w:sz w:val="28"/>
          <w:szCs w:val="28"/>
        </w:rPr>
        <w:t>OBIETA</w:t>
      </w:r>
      <w:r w:rsidR="00251A88" w:rsidRPr="00994FA4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251A88" w:rsidRPr="00994FA4">
        <w:rPr>
          <w:sz w:val="28"/>
          <w:szCs w:val="28"/>
        </w:rPr>
        <w:t>M</w:t>
      </w:r>
      <w:r>
        <w:rPr>
          <w:sz w:val="28"/>
          <w:szCs w:val="28"/>
        </w:rPr>
        <w:t>ĘŻCZYZNA</w:t>
      </w:r>
    </w:p>
    <w:p w:rsidR="0080739D" w:rsidRPr="00994FA4" w:rsidRDefault="0080739D" w:rsidP="00251A88">
      <w:pPr>
        <w:rPr>
          <w:sz w:val="28"/>
          <w:szCs w:val="28"/>
        </w:rPr>
      </w:pPr>
    </w:p>
    <w:p w:rsidR="00994FA4" w:rsidRPr="00994FA4" w:rsidRDefault="00994FA4" w:rsidP="00251A88">
      <w:pPr>
        <w:rPr>
          <w:sz w:val="28"/>
          <w:szCs w:val="28"/>
        </w:rPr>
      </w:pPr>
    </w:p>
    <w:p w:rsidR="00251A88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 xml:space="preserve">Wiek w chwili przystąpienia do projektu: </w:t>
      </w:r>
      <w:r w:rsidR="0080739D" w:rsidRPr="00994FA4">
        <w:rPr>
          <w:b/>
          <w:sz w:val="28"/>
          <w:szCs w:val="28"/>
        </w:rPr>
        <w:t>……………</w:t>
      </w:r>
    </w:p>
    <w:p w:rsidR="00994FA4" w:rsidRPr="00994FA4" w:rsidRDefault="00994FA4" w:rsidP="00251A88">
      <w:pPr>
        <w:rPr>
          <w:b/>
          <w:sz w:val="28"/>
          <w:szCs w:val="28"/>
        </w:rPr>
      </w:pPr>
    </w:p>
    <w:p w:rsidR="0080739D" w:rsidRPr="00994FA4" w:rsidRDefault="0080739D" w:rsidP="00251A88">
      <w:pPr>
        <w:rPr>
          <w:b/>
          <w:sz w:val="28"/>
          <w:szCs w:val="28"/>
        </w:rPr>
      </w:pPr>
    </w:p>
    <w:p w:rsidR="00251A88" w:rsidRPr="00994FA4" w:rsidRDefault="00251A88" w:rsidP="00251A88">
      <w:pPr>
        <w:rPr>
          <w:b/>
          <w:sz w:val="28"/>
          <w:szCs w:val="28"/>
          <w:u w:val="single"/>
        </w:rPr>
      </w:pPr>
      <w:r w:rsidRPr="00994FA4">
        <w:rPr>
          <w:b/>
          <w:sz w:val="28"/>
          <w:szCs w:val="28"/>
          <w:u w:val="single"/>
        </w:rPr>
        <w:lastRenderedPageBreak/>
        <w:t>DANE KONTAKTOWE</w:t>
      </w:r>
    </w:p>
    <w:p w:rsidR="00994FA4" w:rsidRPr="00994FA4" w:rsidRDefault="00994FA4" w:rsidP="00251A88">
      <w:pPr>
        <w:rPr>
          <w:b/>
          <w:sz w:val="28"/>
          <w:szCs w:val="28"/>
        </w:rPr>
      </w:pPr>
    </w:p>
    <w:p w:rsidR="00251A88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</w:p>
    <w:p w:rsidR="00275E26" w:rsidRPr="00994FA4" w:rsidRDefault="00275E26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Powiat ……………………………………</w:t>
      </w:r>
      <w:r w:rsidR="00251A88" w:rsidRPr="00994FA4">
        <w:rPr>
          <w:b/>
          <w:sz w:val="28"/>
          <w:szCs w:val="28"/>
        </w:rPr>
        <w:tab/>
      </w:r>
    </w:p>
    <w:p w:rsidR="00994FA4" w:rsidRPr="00994FA4" w:rsidRDefault="00994FA4" w:rsidP="00251A88">
      <w:pPr>
        <w:rPr>
          <w:b/>
          <w:sz w:val="28"/>
          <w:szCs w:val="28"/>
        </w:rPr>
      </w:pPr>
    </w:p>
    <w:p w:rsidR="00275E26" w:rsidRPr="00994FA4" w:rsidRDefault="00275E26" w:rsidP="00251A88">
      <w:pPr>
        <w:rPr>
          <w:b/>
          <w:sz w:val="28"/>
          <w:szCs w:val="28"/>
        </w:rPr>
      </w:pPr>
    </w:p>
    <w:p w:rsidR="00994FA4" w:rsidRPr="00994FA4" w:rsidRDefault="00994FA4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Gmina</w:t>
      </w:r>
      <w:r w:rsidRPr="00FC4E57">
        <w:rPr>
          <w:b/>
          <w:color w:val="FF0000"/>
          <w:sz w:val="28"/>
          <w:szCs w:val="28"/>
        </w:rPr>
        <w:t>*</w:t>
      </w:r>
      <w:r w:rsidR="00275E26" w:rsidRPr="00994FA4">
        <w:rPr>
          <w:b/>
          <w:sz w:val="28"/>
          <w:szCs w:val="28"/>
        </w:rPr>
        <w:t>…………………………………</w:t>
      </w:r>
      <w:r w:rsidR="001C1C19">
        <w:rPr>
          <w:b/>
          <w:sz w:val="28"/>
          <w:szCs w:val="28"/>
        </w:rPr>
        <w:t>…..</w:t>
      </w:r>
    </w:p>
    <w:p w:rsidR="00251A88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ab/>
      </w:r>
    </w:p>
    <w:p w:rsidR="0080739D" w:rsidRPr="00994FA4" w:rsidRDefault="0080739D" w:rsidP="00251A88">
      <w:pPr>
        <w:rPr>
          <w:b/>
          <w:sz w:val="28"/>
          <w:szCs w:val="28"/>
        </w:rPr>
      </w:pPr>
    </w:p>
    <w:p w:rsidR="00275E26" w:rsidRDefault="00275E26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Miejscowość ………………………………</w:t>
      </w:r>
    </w:p>
    <w:p w:rsidR="001C1C19" w:rsidRDefault="001C1C19" w:rsidP="00251A88">
      <w:pPr>
        <w:rPr>
          <w:b/>
          <w:sz w:val="28"/>
          <w:szCs w:val="28"/>
        </w:rPr>
      </w:pPr>
    </w:p>
    <w:p w:rsidR="001C1C19" w:rsidRDefault="001C1C19" w:rsidP="00251A88">
      <w:pPr>
        <w:rPr>
          <w:b/>
          <w:sz w:val="28"/>
          <w:szCs w:val="28"/>
        </w:rPr>
      </w:pPr>
    </w:p>
    <w:p w:rsidR="001C1C19" w:rsidRDefault="001C1C19" w:rsidP="00251A88">
      <w:pPr>
        <w:rPr>
          <w:b/>
          <w:sz w:val="28"/>
          <w:szCs w:val="28"/>
        </w:rPr>
      </w:pPr>
      <w:r>
        <w:rPr>
          <w:b/>
          <w:sz w:val="28"/>
          <w:szCs w:val="28"/>
        </w:rPr>
        <w:t>Poczta………………………………………..</w:t>
      </w:r>
    </w:p>
    <w:p w:rsidR="001C1C19" w:rsidRDefault="001C1C19" w:rsidP="00251A88">
      <w:pPr>
        <w:rPr>
          <w:b/>
          <w:sz w:val="28"/>
          <w:szCs w:val="28"/>
        </w:rPr>
      </w:pPr>
    </w:p>
    <w:p w:rsidR="001C1C19" w:rsidRDefault="001C1C19" w:rsidP="00251A88">
      <w:pPr>
        <w:rPr>
          <w:b/>
          <w:sz w:val="28"/>
          <w:szCs w:val="28"/>
        </w:rPr>
      </w:pPr>
    </w:p>
    <w:p w:rsidR="00994FA4" w:rsidRPr="00994FA4" w:rsidRDefault="001C1C19" w:rsidP="00251A88">
      <w:pPr>
        <w:rPr>
          <w:b/>
          <w:sz w:val="28"/>
          <w:szCs w:val="28"/>
        </w:rPr>
      </w:pPr>
      <w:r>
        <w:rPr>
          <w:b/>
          <w:sz w:val="28"/>
          <w:szCs w:val="28"/>
        </w:rPr>
        <w:t>Ulica/nr domu/mieszkania………………………………….</w:t>
      </w:r>
    </w:p>
    <w:p w:rsidR="0080739D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Pr="00994FA4">
        <w:rPr>
          <w:b/>
          <w:sz w:val="28"/>
          <w:szCs w:val="28"/>
        </w:rPr>
        <w:tab/>
      </w:r>
      <w:r w:rsidR="0080739D" w:rsidRPr="00994FA4">
        <w:rPr>
          <w:b/>
          <w:sz w:val="28"/>
          <w:szCs w:val="28"/>
        </w:rPr>
        <w:t xml:space="preserve">   </w:t>
      </w:r>
    </w:p>
    <w:p w:rsidR="001C1C19" w:rsidRPr="00994FA4" w:rsidRDefault="001C1C19" w:rsidP="00251A88">
      <w:pPr>
        <w:rPr>
          <w:b/>
          <w:sz w:val="28"/>
          <w:szCs w:val="28"/>
        </w:rPr>
      </w:pPr>
    </w:p>
    <w:p w:rsidR="001C1C19" w:rsidRPr="00994FA4" w:rsidRDefault="00275E26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Telefon …………………………………………</w:t>
      </w:r>
      <w:r w:rsidR="001C1C19">
        <w:rPr>
          <w:b/>
          <w:sz w:val="28"/>
          <w:szCs w:val="28"/>
        </w:rPr>
        <w:t>………………</w:t>
      </w:r>
    </w:p>
    <w:p w:rsidR="00275E26" w:rsidRPr="00994FA4" w:rsidRDefault="00275E26" w:rsidP="00251A88">
      <w:pPr>
        <w:rPr>
          <w:b/>
          <w:sz w:val="28"/>
          <w:szCs w:val="28"/>
          <w:u w:val="single"/>
        </w:rPr>
      </w:pPr>
    </w:p>
    <w:p w:rsidR="00275E26" w:rsidRPr="00FC4E57" w:rsidRDefault="00994FA4" w:rsidP="00251A88">
      <w:pPr>
        <w:rPr>
          <w:color w:val="FF0000"/>
          <w:sz w:val="28"/>
          <w:szCs w:val="28"/>
        </w:rPr>
      </w:pPr>
      <w:r w:rsidRPr="00FC4E57">
        <w:rPr>
          <w:color w:val="FF0000"/>
          <w:sz w:val="28"/>
          <w:szCs w:val="28"/>
        </w:rPr>
        <w:t>*Wsparcie realizowane jest tylko dla mieszkańców gmin Sierakowice, Stężyca i Sulęczyno</w:t>
      </w:r>
    </w:p>
    <w:p w:rsidR="00275E26" w:rsidRPr="00994FA4" w:rsidRDefault="00275E26" w:rsidP="00251A88">
      <w:pPr>
        <w:rPr>
          <w:b/>
          <w:sz w:val="28"/>
          <w:szCs w:val="28"/>
          <w:u w:val="single"/>
        </w:rPr>
      </w:pPr>
    </w:p>
    <w:p w:rsidR="00251A88" w:rsidRPr="00994FA4" w:rsidRDefault="00251A88" w:rsidP="00251A88">
      <w:pPr>
        <w:rPr>
          <w:b/>
          <w:sz w:val="28"/>
          <w:szCs w:val="28"/>
          <w:u w:val="single"/>
        </w:rPr>
      </w:pPr>
      <w:r w:rsidRPr="00994FA4">
        <w:rPr>
          <w:b/>
          <w:sz w:val="28"/>
          <w:szCs w:val="28"/>
          <w:u w:val="single"/>
        </w:rPr>
        <w:t>SZCZEGÓŁY WSPARCIA</w:t>
      </w:r>
      <w:r w:rsidR="00275E26" w:rsidRPr="00994FA4">
        <w:rPr>
          <w:b/>
          <w:sz w:val="28"/>
          <w:szCs w:val="28"/>
          <w:u w:val="single"/>
        </w:rPr>
        <w:t>:</w:t>
      </w:r>
    </w:p>
    <w:p w:rsidR="00275E26" w:rsidRPr="00994FA4" w:rsidRDefault="00275E26" w:rsidP="00251A88">
      <w:pPr>
        <w:rPr>
          <w:b/>
          <w:sz w:val="28"/>
          <w:szCs w:val="28"/>
          <w:u w:val="single"/>
        </w:rPr>
      </w:pPr>
    </w:p>
    <w:p w:rsidR="00994FA4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>Rodzaj wsparcia o które ubiega się beneficjent:</w:t>
      </w:r>
    </w:p>
    <w:p w:rsidR="00275E26" w:rsidRPr="00994FA4" w:rsidRDefault="00275E26" w:rsidP="00251A88">
      <w:pPr>
        <w:rPr>
          <w:b/>
          <w:sz w:val="28"/>
          <w:szCs w:val="28"/>
        </w:rPr>
      </w:pPr>
    </w:p>
    <w:p w:rsidR="00251A88" w:rsidRPr="00994FA4" w:rsidRDefault="00251A88" w:rsidP="00251A88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CF81A3C" wp14:editId="05136D9B">
                <wp:simplePos x="0" y="0"/>
                <wp:positionH relativeFrom="column">
                  <wp:posOffset>87630</wp:posOffset>
                </wp:positionH>
                <wp:positionV relativeFrom="paragraph">
                  <wp:posOffset>38735</wp:posOffset>
                </wp:positionV>
                <wp:extent cx="137795" cy="127000"/>
                <wp:effectExtent l="0" t="0" r="14605" b="25400"/>
                <wp:wrapNone/>
                <wp:docPr id="47" name="Prostoką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03FD9" id="Prostokąt 47" o:spid="_x0000_s1026" style="position:absolute;margin-left:6.9pt;margin-top:3.05pt;width:10.85pt;height:10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Klub Aktywności w Sierakowicach</w:t>
      </w:r>
    </w:p>
    <w:p w:rsidR="00275E26" w:rsidRPr="00994FA4" w:rsidRDefault="00275E26" w:rsidP="00251A88">
      <w:pPr>
        <w:ind w:firstLine="708"/>
        <w:rPr>
          <w:sz w:val="28"/>
          <w:szCs w:val="28"/>
        </w:rPr>
      </w:pPr>
    </w:p>
    <w:p w:rsidR="00251A88" w:rsidRPr="00994FA4" w:rsidRDefault="00251A88" w:rsidP="00251A88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56085E2" wp14:editId="72FD203E">
                <wp:simplePos x="0" y="0"/>
                <wp:positionH relativeFrom="column">
                  <wp:posOffset>88758</wp:posOffset>
                </wp:positionH>
                <wp:positionV relativeFrom="paragraph">
                  <wp:posOffset>48620</wp:posOffset>
                </wp:positionV>
                <wp:extent cx="137795" cy="127000"/>
                <wp:effectExtent l="0" t="0" r="14605" b="25400"/>
                <wp:wrapNone/>
                <wp:docPr id="46" name="Prostoką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865098" id="Prostokąt 46" o:spid="_x0000_s1026" style="position:absolute;margin-left:7pt;margin-top:3.85pt;width:10.85pt;height:10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Klub Aktywności w Gowidlinie</w:t>
      </w:r>
    </w:p>
    <w:p w:rsidR="00275E26" w:rsidRPr="00994FA4" w:rsidRDefault="00275E26" w:rsidP="00251A88">
      <w:pPr>
        <w:ind w:firstLine="708"/>
        <w:rPr>
          <w:sz w:val="28"/>
          <w:szCs w:val="28"/>
        </w:rPr>
      </w:pPr>
    </w:p>
    <w:p w:rsidR="00251A88" w:rsidRPr="00994FA4" w:rsidRDefault="00251A88" w:rsidP="00251A88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3CACF00" wp14:editId="4674232B">
                <wp:simplePos x="0" y="0"/>
                <wp:positionH relativeFrom="column">
                  <wp:posOffset>90805</wp:posOffset>
                </wp:positionH>
                <wp:positionV relativeFrom="paragraph">
                  <wp:posOffset>41910</wp:posOffset>
                </wp:positionV>
                <wp:extent cx="137795" cy="127000"/>
                <wp:effectExtent l="0" t="0" r="14605" b="25400"/>
                <wp:wrapNone/>
                <wp:docPr id="45" name="Prostoką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F8B4F9" id="Prostokąt 45" o:spid="_x0000_s1026" style="position:absolute;margin-left:7.15pt;margin-top:3.3pt;width:10.85pt;height:10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Klub Aktywności w Paczewie</w:t>
      </w:r>
    </w:p>
    <w:p w:rsidR="00275E26" w:rsidRPr="00994FA4" w:rsidRDefault="00275E26" w:rsidP="00251A88">
      <w:pPr>
        <w:ind w:firstLine="708"/>
        <w:rPr>
          <w:sz w:val="28"/>
          <w:szCs w:val="28"/>
        </w:rPr>
      </w:pPr>
    </w:p>
    <w:p w:rsidR="00251A88" w:rsidRPr="00994FA4" w:rsidRDefault="00251A88" w:rsidP="00251A88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75FF4F" wp14:editId="79D07FF8">
                <wp:simplePos x="0" y="0"/>
                <wp:positionH relativeFrom="column">
                  <wp:posOffset>88265</wp:posOffset>
                </wp:positionH>
                <wp:positionV relativeFrom="paragraph">
                  <wp:posOffset>36830</wp:posOffset>
                </wp:positionV>
                <wp:extent cx="137795" cy="127000"/>
                <wp:effectExtent l="0" t="0" r="14605" b="25400"/>
                <wp:wrapNone/>
                <wp:docPr id="44" name="Prostokąt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CEFAF2" id="Prostokąt 44" o:spid="_x0000_s1026" style="position:absolute;margin-left:6.95pt;margin-top:2.9pt;width:10.85pt;height:10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Klub Aktywności  w Stężycy</w:t>
      </w:r>
    </w:p>
    <w:p w:rsidR="00275E26" w:rsidRPr="00994FA4" w:rsidRDefault="00275E26" w:rsidP="00251A88">
      <w:pPr>
        <w:ind w:firstLine="708"/>
        <w:rPr>
          <w:sz w:val="28"/>
          <w:szCs w:val="28"/>
        </w:rPr>
      </w:pPr>
    </w:p>
    <w:p w:rsidR="00251A88" w:rsidRPr="00994FA4" w:rsidRDefault="00251A88" w:rsidP="00251A88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ECA3A1D" wp14:editId="3F244F77">
                <wp:simplePos x="0" y="0"/>
                <wp:positionH relativeFrom="column">
                  <wp:posOffset>88265</wp:posOffset>
                </wp:positionH>
                <wp:positionV relativeFrom="paragraph">
                  <wp:posOffset>36830</wp:posOffset>
                </wp:positionV>
                <wp:extent cx="137795" cy="127000"/>
                <wp:effectExtent l="0" t="0" r="14605" b="25400"/>
                <wp:wrapNone/>
                <wp:docPr id="84" name="Prostokąt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CC9CF" id="Prostokąt 84" o:spid="_x0000_s1026" style="position:absolute;margin-left:6.95pt;margin-top:2.9pt;width:10.85pt;height:10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Klub Aktywności  w Węsiorach</w:t>
      </w:r>
    </w:p>
    <w:p w:rsidR="00275E26" w:rsidRPr="00994FA4" w:rsidRDefault="00275E26" w:rsidP="00251A88">
      <w:pPr>
        <w:ind w:firstLine="708"/>
        <w:rPr>
          <w:sz w:val="28"/>
          <w:szCs w:val="28"/>
        </w:rPr>
      </w:pPr>
    </w:p>
    <w:p w:rsidR="00275E26" w:rsidRDefault="00251A88" w:rsidP="00BB2142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F095567" wp14:editId="541E5411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83" name="Prostokąt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BC8F37" id="Prostokąt 83" o:spid="_x0000_s1026" style="position:absolute;margin-left:8.1pt;margin-top:2.85pt;width:10.85pt;height:10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" filled="f" strokecolor="black [3213]" strokeweight=".25pt"/>
            </w:pict>
          </mc:Fallback>
        </mc:AlternateContent>
      </w:r>
      <w:r w:rsidR="00994FA4">
        <w:rPr>
          <w:sz w:val="28"/>
          <w:szCs w:val="28"/>
        </w:rPr>
        <w:t>TELEOPIEKA</w:t>
      </w:r>
    </w:p>
    <w:p w:rsidR="00FC7E4E" w:rsidRPr="00FC7E4E" w:rsidRDefault="00FC7E4E" w:rsidP="00FC7E4E">
      <w:pPr>
        <w:rPr>
          <w:rFonts w:cs="Arial"/>
          <w:noProof/>
          <w:sz w:val="28"/>
          <w:szCs w:val="28"/>
        </w:rPr>
      </w:pPr>
      <w:r w:rsidRPr="00FC7E4E">
        <w:rPr>
          <w:b/>
          <w:sz w:val="28"/>
          <w:szCs w:val="28"/>
        </w:rPr>
        <w:lastRenderedPageBreak/>
        <w:t>W przypadku zaznaczenia TELEOPIEKA proszę uzupełnić poniższe</w:t>
      </w:r>
      <w:r>
        <w:rPr>
          <w:b/>
          <w:sz w:val="28"/>
          <w:szCs w:val="28"/>
        </w:rPr>
        <w:t>:</w:t>
      </w:r>
      <w:r w:rsidRPr="00FC7E4E">
        <w:rPr>
          <w:rFonts w:cs="Arial"/>
          <w:noProof/>
          <w:sz w:val="28"/>
          <w:szCs w:val="28"/>
        </w:rPr>
        <w:tab/>
      </w:r>
    </w:p>
    <w:p w:rsidR="00FC7E4E" w:rsidRPr="00FC7E4E" w:rsidRDefault="00FC7E4E" w:rsidP="00FC7E4E">
      <w:pPr>
        <w:pStyle w:val="Akapitzlist"/>
        <w:numPr>
          <w:ilvl w:val="0"/>
          <w:numId w:val="19"/>
        </w:numPr>
        <w:rPr>
          <w:rFonts w:ascii="Arial" w:hAnsi="Arial" w:cs="Arial"/>
          <w:sz w:val="28"/>
          <w:szCs w:val="28"/>
        </w:rPr>
      </w:pPr>
      <w:r w:rsidRPr="00FC7E4E">
        <w:rPr>
          <w:rFonts w:ascii="Arial" w:hAnsi="Arial" w:cs="Arial"/>
          <w:sz w:val="28"/>
          <w:szCs w:val="28"/>
        </w:rPr>
        <w:t>Posiadam aktywną linię telefonii stacjonarnej (</w:t>
      </w:r>
      <w:r>
        <w:rPr>
          <w:rFonts w:ascii="Arial" w:hAnsi="Arial" w:cs="Arial"/>
          <w:sz w:val="28"/>
          <w:szCs w:val="28"/>
        </w:rPr>
        <w:t>telefon stacjonarny</w:t>
      </w:r>
      <w:r w:rsidR="00FC4E57">
        <w:rPr>
          <w:rFonts w:ascii="Arial" w:hAnsi="Arial" w:cs="Arial"/>
          <w:sz w:val="28"/>
          <w:szCs w:val="28"/>
        </w:rPr>
        <w:t xml:space="preserve"> na abonament</w:t>
      </w:r>
      <w:r w:rsidRPr="00FC7E4E">
        <w:rPr>
          <w:rFonts w:ascii="Arial" w:hAnsi="Arial" w:cs="Arial"/>
          <w:sz w:val="28"/>
          <w:szCs w:val="28"/>
        </w:rPr>
        <w:t>)</w:t>
      </w:r>
    </w:p>
    <w:p w:rsidR="00FC7E4E" w:rsidRPr="00FC7E4E" w:rsidRDefault="00FC7E4E" w:rsidP="00FC7E4E">
      <w:pPr>
        <w:pStyle w:val="Akapitzlist"/>
        <w:rPr>
          <w:rFonts w:ascii="Arial" w:hAnsi="Arial" w:cs="Arial"/>
          <w:sz w:val="28"/>
          <w:szCs w:val="28"/>
        </w:rPr>
      </w:pPr>
    </w:p>
    <w:p w:rsidR="00FC7E4E" w:rsidRPr="00FC7E4E" w:rsidRDefault="00FC7E4E" w:rsidP="00FC7E4E">
      <w:pPr>
        <w:pStyle w:val="Akapitzlist"/>
        <w:numPr>
          <w:ilvl w:val="0"/>
          <w:numId w:val="19"/>
        </w:numPr>
        <w:rPr>
          <w:rFonts w:ascii="Arial" w:hAnsi="Arial" w:cs="Arial"/>
          <w:sz w:val="28"/>
          <w:szCs w:val="28"/>
        </w:rPr>
      </w:pPr>
      <w:r w:rsidRPr="00FC7E4E">
        <w:rPr>
          <w:rFonts w:ascii="Arial" w:hAnsi="Arial" w:cs="Arial"/>
          <w:sz w:val="28"/>
          <w:szCs w:val="28"/>
        </w:rPr>
        <w:t>Posiadam aktywną kartę SIM (telefon komórkowy na abonament)</w:t>
      </w:r>
    </w:p>
    <w:p w:rsidR="00FC7E4E" w:rsidRPr="00FC7E4E" w:rsidRDefault="00FC7E4E" w:rsidP="00FC7E4E">
      <w:pPr>
        <w:rPr>
          <w:rFonts w:cs="Arial"/>
          <w:sz w:val="28"/>
          <w:szCs w:val="28"/>
        </w:rPr>
      </w:pPr>
    </w:p>
    <w:p w:rsidR="00FC7E4E" w:rsidRPr="00FC7E4E" w:rsidRDefault="00FC7E4E" w:rsidP="00FC4E5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8"/>
          <w:szCs w:val="28"/>
        </w:rPr>
      </w:pPr>
      <w:r w:rsidRPr="00FC7E4E">
        <w:rPr>
          <w:rFonts w:ascii="Arial" w:hAnsi="Arial" w:cs="Arial"/>
          <w:sz w:val="28"/>
          <w:szCs w:val="28"/>
        </w:rPr>
        <w:t>Nie posiadam żadnego z powyższych, ale deklaruję jego zapewnienie i utrzymanie z własnych środków w chwili otrzymania wsparcia.</w:t>
      </w:r>
      <w:r w:rsidRPr="00FC7E4E">
        <w:rPr>
          <w:rFonts w:ascii="Arial" w:hAnsi="Arial" w:cs="Arial"/>
          <w:sz w:val="28"/>
          <w:szCs w:val="28"/>
        </w:rPr>
        <w:br/>
      </w:r>
    </w:p>
    <w:p w:rsidR="00FC7E4E" w:rsidRPr="00FC7E4E" w:rsidRDefault="00FC7E4E" w:rsidP="00FC4E5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8"/>
          <w:szCs w:val="28"/>
        </w:rPr>
      </w:pPr>
      <w:r w:rsidRPr="00FC7E4E">
        <w:rPr>
          <w:rFonts w:ascii="Arial" w:hAnsi="Arial" w:cs="Arial"/>
          <w:sz w:val="28"/>
          <w:szCs w:val="28"/>
        </w:rPr>
        <w:t xml:space="preserve">Nie zamierzam posiadać abonamentu stacjonarnego ani komórkowego </w:t>
      </w:r>
      <w:r w:rsidRPr="00FC4E57">
        <w:rPr>
          <w:rFonts w:ascii="Arial" w:hAnsi="Arial" w:cs="Arial"/>
          <w:color w:val="FF0000"/>
          <w:sz w:val="28"/>
          <w:szCs w:val="28"/>
        </w:rPr>
        <w:t>(jednoznaczne z wykluczeniem ze wsparcia w ramach teleopieki)</w:t>
      </w:r>
    </w:p>
    <w:p w:rsidR="00FC7E4E" w:rsidRPr="00994FA4" w:rsidRDefault="00FC7E4E" w:rsidP="00BB2142">
      <w:pPr>
        <w:ind w:firstLine="708"/>
        <w:rPr>
          <w:sz w:val="28"/>
          <w:szCs w:val="28"/>
        </w:rPr>
      </w:pPr>
    </w:p>
    <w:p w:rsidR="00251A88" w:rsidRPr="00994FA4" w:rsidRDefault="00251A88" w:rsidP="00251A88">
      <w:pPr>
        <w:rPr>
          <w:b/>
          <w:sz w:val="28"/>
          <w:szCs w:val="28"/>
        </w:rPr>
      </w:pPr>
      <w:r w:rsidRPr="00994FA4">
        <w:rPr>
          <w:b/>
          <w:sz w:val="28"/>
          <w:szCs w:val="28"/>
        </w:rPr>
        <w:t xml:space="preserve">Status </w:t>
      </w:r>
      <w:r w:rsidR="002C7AAE" w:rsidRPr="00994FA4">
        <w:rPr>
          <w:b/>
          <w:sz w:val="28"/>
          <w:szCs w:val="28"/>
        </w:rPr>
        <w:t>Beneficjenta</w:t>
      </w:r>
      <w:r w:rsidRPr="00994FA4">
        <w:rPr>
          <w:b/>
          <w:sz w:val="28"/>
          <w:szCs w:val="28"/>
        </w:rPr>
        <w:t xml:space="preserve">: </w:t>
      </w:r>
    </w:p>
    <w:p w:rsidR="00275E26" w:rsidRPr="00994FA4" w:rsidRDefault="00275E26" w:rsidP="00251A88">
      <w:pPr>
        <w:rPr>
          <w:b/>
          <w:sz w:val="28"/>
          <w:szCs w:val="28"/>
        </w:rPr>
      </w:pPr>
    </w:p>
    <w:p w:rsidR="00275E26" w:rsidRPr="00994FA4" w:rsidRDefault="00275E26" w:rsidP="00275E26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B754CD6" wp14:editId="5E119691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E68D5C" id="Prostokąt 3" o:spid="_x0000_s1026" style="position:absolute;margin-left:8.1pt;margin-top:2.85pt;width:10.85pt;height:10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Emeryt</w:t>
      </w:r>
      <w:r w:rsidR="00994FA4" w:rsidRPr="00994FA4">
        <w:rPr>
          <w:sz w:val="28"/>
          <w:szCs w:val="28"/>
        </w:rPr>
        <w:t>/ka</w:t>
      </w:r>
    </w:p>
    <w:p w:rsidR="00BE0368" w:rsidRPr="00994FA4" w:rsidRDefault="00BE0368" w:rsidP="00275E26">
      <w:pPr>
        <w:ind w:firstLine="708"/>
        <w:rPr>
          <w:sz w:val="28"/>
          <w:szCs w:val="28"/>
        </w:rPr>
      </w:pPr>
    </w:p>
    <w:p w:rsidR="00275E26" w:rsidRPr="00994FA4" w:rsidRDefault="00275E26" w:rsidP="00275E26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D296BD4" wp14:editId="191A9B9B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3C0E14" id="Prostokąt 4" o:spid="_x0000_s1026" style="position:absolute;margin-left:8.1pt;margin-top:2.85pt;width:10.85pt;height:10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Rencista</w:t>
      </w:r>
      <w:r w:rsidR="00994FA4" w:rsidRPr="00994FA4">
        <w:rPr>
          <w:sz w:val="28"/>
          <w:szCs w:val="28"/>
        </w:rPr>
        <w:t>/tka</w:t>
      </w:r>
    </w:p>
    <w:p w:rsidR="00275E26" w:rsidRPr="00994FA4" w:rsidRDefault="00275E26" w:rsidP="00275E26">
      <w:pPr>
        <w:ind w:firstLine="708"/>
        <w:rPr>
          <w:sz w:val="28"/>
          <w:szCs w:val="28"/>
        </w:rPr>
      </w:pPr>
    </w:p>
    <w:p w:rsidR="00275E26" w:rsidRPr="00994FA4" w:rsidRDefault="00275E26" w:rsidP="00275E26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FE628FB" wp14:editId="7BBF0E9B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07BFD4" id="Prostokąt 7" o:spid="_x0000_s1026" style="position:absolute;margin-left:8.1pt;margin-top:2.85pt;width:10.85pt;height:10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" filled="f" strokecolor="black [3213]" strokeweight=".25pt"/>
            </w:pict>
          </mc:Fallback>
        </mc:AlternateContent>
      </w:r>
      <w:r w:rsidR="002C7AAE" w:rsidRPr="00994FA4">
        <w:rPr>
          <w:sz w:val="28"/>
          <w:szCs w:val="28"/>
        </w:rPr>
        <w:t>Niepełnosprawny</w:t>
      </w:r>
      <w:r w:rsidR="00994FA4" w:rsidRPr="00994FA4">
        <w:rPr>
          <w:sz w:val="28"/>
          <w:szCs w:val="28"/>
        </w:rPr>
        <w:t>/na</w:t>
      </w:r>
    </w:p>
    <w:p w:rsidR="002C7AAE" w:rsidRPr="00994FA4" w:rsidRDefault="002C7AAE" w:rsidP="00275E26">
      <w:pPr>
        <w:ind w:firstLine="708"/>
        <w:rPr>
          <w:sz w:val="28"/>
          <w:szCs w:val="28"/>
        </w:rPr>
      </w:pPr>
    </w:p>
    <w:p w:rsidR="002C7AAE" w:rsidRPr="00994FA4" w:rsidRDefault="002C7AAE" w:rsidP="002C7AAE">
      <w:pPr>
        <w:ind w:firstLine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641CA8E" wp14:editId="35049974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05129B" id="Prostokąt 11" o:spid="_x0000_s1026" style="position:absolute;margin-left:8.1pt;margin-top:2.85pt;width:10.85pt;height:10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" filled="f" strokecolor="black [3213]" strokeweight=".25pt"/>
            </w:pict>
          </mc:Fallback>
        </mc:AlternateContent>
      </w:r>
      <w:r w:rsidRPr="00994FA4">
        <w:rPr>
          <w:sz w:val="28"/>
          <w:szCs w:val="28"/>
        </w:rPr>
        <w:t>Długotrwale chory</w:t>
      </w:r>
      <w:r w:rsidR="00994FA4" w:rsidRPr="00994FA4">
        <w:rPr>
          <w:sz w:val="28"/>
          <w:szCs w:val="28"/>
        </w:rPr>
        <w:t>/a</w:t>
      </w:r>
    </w:p>
    <w:p w:rsidR="00BE0368" w:rsidRPr="00994FA4" w:rsidRDefault="00BE0368" w:rsidP="002C7AAE">
      <w:pPr>
        <w:ind w:firstLine="708"/>
        <w:rPr>
          <w:sz w:val="28"/>
          <w:szCs w:val="28"/>
        </w:rPr>
      </w:pPr>
    </w:p>
    <w:p w:rsidR="00BE0368" w:rsidRPr="00994FA4" w:rsidRDefault="00BE0368" w:rsidP="00994FA4">
      <w:pPr>
        <w:ind w:left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FE628FB" wp14:editId="7BBF0E9B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244D2" id="Prostokąt 12" o:spid="_x0000_s1026" style="position:absolute;margin-left:8.1pt;margin-top:2.85pt;width:10.85pt;height:10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" filled="f" strokecolor="black [3213]" strokeweight=".25pt"/>
            </w:pict>
          </mc:Fallback>
        </mc:AlternateContent>
      </w:r>
      <w:r w:rsidR="00994FA4" w:rsidRPr="00994FA4">
        <w:rPr>
          <w:sz w:val="28"/>
          <w:szCs w:val="28"/>
        </w:rPr>
        <w:t>Oświadczam, że k</w:t>
      </w:r>
      <w:r w:rsidRPr="00994FA4">
        <w:rPr>
          <w:sz w:val="28"/>
          <w:szCs w:val="28"/>
        </w:rPr>
        <w:t xml:space="preserve">orzystam z </w:t>
      </w:r>
      <w:r w:rsidR="00994FA4">
        <w:rPr>
          <w:sz w:val="28"/>
          <w:szCs w:val="28"/>
        </w:rPr>
        <w:br/>
      </w:r>
      <w:r w:rsidRPr="00994FA4">
        <w:rPr>
          <w:sz w:val="28"/>
          <w:szCs w:val="28"/>
        </w:rPr>
        <w:t>Programu Operacyjnego Pomoc Żywnościowa</w:t>
      </w:r>
    </w:p>
    <w:p w:rsidR="00BE0368" w:rsidRPr="00994FA4" w:rsidRDefault="00BE0368" w:rsidP="00994FA4">
      <w:pPr>
        <w:rPr>
          <w:sz w:val="28"/>
          <w:szCs w:val="28"/>
        </w:rPr>
      </w:pPr>
    </w:p>
    <w:p w:rsidR="00BE0368" w:rsidRPr="00994FA4" w:rsidRDefault="00BE0368" w:rsidP="00994FA4">
      <w:pPr>
        <w:ind w:left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E628FB" wp14:editId="7BBF0E9B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9997C" id="Prostokąt 15" o:spid="_x0000_s1026" style="position:absolute;margin-left:8.1pt;margin-top:2.85pt;width:10.85pt;height:10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" filled="f" strokecolor="black [3213]" strokeweight=".25pt"/>
            </w:pict>
          </mc:Fallback>
        </mc:AlternateContent>
      </w:r>
      <w:r w:rsidR="00994FA4" w:rsidRPr="00994FA4">
        <w:rPr>
          <w:sz w:val="28"/>
          <w:szCs w:val="28"/>
        </w:rPr>
        <w:t>Oświadczam, że k</w:t>
      </w:r>
      <w:r w:rsidRPr="00994FA4">
        <w:rPr>
          <w:sz w:val="28"/>
          <w:szCs w:val="28"/>
        </w:rPr>
        <w:t xml:space="preserve">orzystam ze świadczeń </w:t>
      </w:r>
      <w:r w:rsidR="00994FA4">
        <w:rPr>
          <w:sz w:val="28"/>
          <w:szCs w:val="28"/>
        </w:rPr>
        <w:br/>
      </w:r>
      <w:r w:rsidRPr="00994FA4">
        <w:rPr>
          <w:sz w:val="28"/>
          <w:szCs w:val="28"/>
        </w:rPr>
        <w:t>Ośrodka Pomocy Społecznej</w:t>
      </w:r>
    </w:p>
    <w:p w:rsidR="00BE0368" w:rsidRPr="00994FA4" w:rsidRDefault="00BE0368" w:rsidP="00BE0368">
      <w:pPr>
        <w:ind w:firstLine="708"/>
        <w:rPr>
          <w:sz w:val="28"/>
          <w:szCs w:val="28"/>
        </w:rPr>
      </w:pPr>
    </w:p>
    <w:p w:rsidR="00BE0368" w:rsidRDefault="00BE0368" w:rsidP="00994FA4">
      <w:pPr>
        <w:ind w:left="708"/>
        <w:rPr>
          <w:sz w:val="28"/>
          <w:szCs w:val="28"/>
        </w:rPr>
      </w:pPr>
      <w:r w:rsidRPr="00994F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FE628FB" wp14:editId="7BBF0E9B">
                <wp:simplePos x="0" y="0"/>
                <wp:positionH relativeFrom="column">
                  <wp:posOffset>102870</wp:posOffset>
                </wp:positionH>
                <wp:positionV relativeFrom="paragraph">
                  <wp:posOffset>36195</wp:posOffset>
                </wp:positionV>
                <wp:extent cx="137795" cy="127000"/>
                <wp:effectExtent l="0" t="0" r="14605" b="25400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85023" id="Prostokąt 26" o:spid="_x0000_s1026" style="position:absolute;margin-left:8.1pt;margin-top:2.85pt;width:10.85pt;height:10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" filled="f" strokecolor="black [3213]" strokeweight=".25pt"/>
            </w:pict>
          </mc:Fallback>
        </mc:AlternateContent>
      </w:r>
      <w:r w:rsidR="00994FA4" w:rsidRPr="00994FA4">
        <w:rPr>
          <w:sz w:val="28"/>
          <w:szCs w:val="28"/>
        </w:rPr>
        <w:t>Oświadczam, że jestem</w:t>
      </w:r>
      <w:r w:rsidRPr="00994FA4">
        <w:rPr>
          <w:sz w:val="28"/>
          <w:szCs w:val="28"/>
        </w:rPr>
        <w:t xml:space="preserve"> </w:t>
      </w:r>
      <w:r w:rsidR="00F50E41" w:rsidRPr="00994FA4">
        <w:rPr>
          <w:sz w:val="28"/>
          <w:szCs w:val="28"/>
        </w:rPr>
        <w:t xml:space="preserve">osobą </w:t>
      </w:r>
      <w:r w:rsidR="00994FA4" w:rsidRPr="00994FA4">
        <w:rPr>
          <w:sz w:val="28"/>
          <w:szCs w:val="28"/>
        </w:rPr>
        <w:t xml:space="preserve">zagrożoną </w:t>
      </w:r>
      <w:r w:rsidR="00994FA4">
        <w:rPr>
          <w:sz w:val="28"/>
          <w:szCs w:val="28"/>
        </w:rPr>
        <w:br/>
      </w:r>
      <w:r w:rsidR="00994FA4" w:rsidRPr="00994FA4">
        <w:rPr>
          <w:sz w:val="28"/>
          <w:szCs w:val="28"/>
        </w:rPr>
        <w:t>wykluczeniem społecznym</w:t>
      </w:r>
    </w:p>
    <w:p w:rsidR="00FC7E4E" w:rsidRDefault="00FC7E4E" w:rsidP="00994FA4">
      <w:pPr>
        <w:ind w:left="708"/>
        <w:rPr>
          <w:sz w:val="28"/>
          <w:szCs w:val="28"/>
        </w:rPr>
      </w:pPr>
    </w:p>
    <w:p w:rsidR="00FC7E4E" w:rsidRDefault="00FC7E4E" w:rsidP="00FC7E4E">
      <w:pPr>
        <w:rPr>
          <w:sz w:val="28"/>
          <w:szCs w:val="28"/>
        </w:rPr>
      </w:pPr>
    </w:p>
    <w:p w:rsidR="00BB2142" w:rsidRDefault="00BB2142" w:rsidP="00BB2142">
      <w:pPr>
        <w:rPr>
          <w:sz w:val="28"/>
          <w:szCs w:val="28"/>
        </w:rPr>
      </w:pPr>
    </w:p>
    <w:p w:rsidR="00BB2142" w:rsidRDefault="00BB2142" w:rsidP="00BB2142">
      <w:pPr>
        <w:rPr>
          <w:b/>
          <w:sz w:val="28"/>
          <w:szCs w:val="28"/>
        </w:rPr>
      </w:pPr>
      <w:r w:rsidRPr="00BB2142">
        <w:rPr>
          <w:b/>
          <w:sz w:val="28"/>
          <w:szCs w:val="28"/>
        </w:rPr>
        <w:t>Czy jest Pan/i członkiem Klubu Seniora, lub uczestniczy w zajęciach organizowanych przez Uniwersytet Trzeciego Wieku?</w:t>
      </w:r>
    </w:p>
    <w:p w:rsidR="00FC7E4E" w:rsidRPr="00BB2142" w:rsidRDefault="00FC7E4E" w:rsidP="00BB2142">
      <w:pPr>
        <w:rPr>
          <w:b/>
          <w:sz w:val="28"/>
          <w:szCs w:val="28"/>
        </w:rPr>
      </w:pPr>
    </w:p>
    <w:p w:rsidR="00BB2142" w:rsidRDefault="00043F02" w:rsidP="00BB2142">
      <w:pPr>
        <w:ind w:firstLine="708"/>
        <w:rPr>
          <w:sz w:val="28"/>
          <w:szCs w:val="28"/>
        </w:rPr>
      </w:pPr>
      <w:r>
        <w:pict>
          <v:shape id="Obraz 9" o:spid="_x0000_i1027" type="#_x0000_t75" style="width:11.25pt;height:10.5pt;visibility:visible;mso-wrap-style:square">
            <v:imagedata r:id="rId8" o:title=""/>
          </v:shape>
        </w:pict>
      </w:r>
      <w:r w:rsidR="00BB2142">
        <w:t xml:space="preserve"> </w:t>
      </w:r>
      <w:r w:rsidR="00BB2142" w:rsidRPr="00BB2142">
        <w:rPr>
          <w:sz w:val="28"/>
          <w:szCs w:val="28"/>
        </w:rPr>
        <w:t xml:space="preserve">tak  </w:t>
      </w:r>
      <w:r w:rsidR="00FC4E57">
        <w:rPr>
          <w:sz w:val="28"/>
          <w:szCs w:val="28"/>
        </w:rPr>
        <w:t>(proszę napisać gdzie, od kiedy</w:t>
      </w:r>
      <w:r w:rsidR="00BB2142" w:rsidRPr="00BB2142">
        <w:rPr>
          <w:sz w:val="28"/>
          <w:szCs w:val="28"/>
        </w:rPr>
        <w:t>? )</w:t>
      </w:r>
    </w:p>
    <w:p w:rsidR="00BB2142" w:rsidRDefault="00BB2142" w:rsidP="00BB2142">
      <w:pPr>
        <w:ind w:firstLine="708"/>
        <w:rPr>
          <w:sz w:val="28"/>
          <w:szCs w:val="28"/>
        </w:rPr>
      </w:pPr>
    </w:p>
    <w:p w:rsidR="00BB2142" w:rsidRDefault="00BB2142" w:rsidP="00BB2142">
      <w:pPr>
        <w:ind w:firstLine="708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</w:t>
      </w:r>
    </w:p>
    <w:p w:rsidR="001C1C19" w:rsidRDefault="001C1C19" w:rsidP="00BB2142">
      <w:pPr>
        <w:ind w:firstLine="708"/>
        <w:rPr>
          <w:sz w:val="28"/>
          <w:szCs w:val="28"/>
        </w:rPr>
      </w:pPr>
    </w:p>
    <w:p w:rsidR="001C1C19" w:rsidRPr="00BB2142" w:rsidRDefault="001C1C19" w:rsidP="00BB2142">
      <w:pPr>
        <w:ind w:firstLine="708"/>
        <w:rPr>
          <w:sz w:val="28"/>
          <w:szCs w:val="28"/>
        </w:rPr>
      </w:pPr>
      <w:r w:rsidRPr="001C1C19">
        <w:rPr>
          <w:sz w:val="28"/>
          <w:szCs w:val="28"/>
        </w:rPr>
        <w:t>…………………………………………………………………………</w:t>
      </w:r>
    </w:p>
    <w:p w:rsidR="00BB2142" w:rsidRPr="00BB2142" w:rsidRDefault="00BB2142" w:rsidP="00BB2142">
      <w:pPr>
        <w:pStyle w:val="Akapitzlist"/>
        <w:numPr>
          <w:ilvl w:val="0"/>
          <w:numId w:val="18"/>
        </w:numPr>
        <w:rPr>
          <w:sz w:val="28"/>
          <w:szCs w:val="28"/>
        </w:rPr>
      </w:pPr>
      <w:r w:rsidRPr="00BB2142">
        <w:rPr>
          <w:sz w:val="28"/>
          <w:szCs w:val="28"/>
        </w:rPr>
        <w:t xml:space="preserve">nie </w:t>
      </w:r>
    </w:p>
    <w:p w:rsidR="00BB2142" w:rsidRPr="00BB2142" w:rsidRDefault="00BB2142" w:rsidP="00BB2142">
      <w:pPr>
        <w:pStyle w:val="Akapitzlist"/>
        <w:rPr>
          <w:sz w:val="28"/>
          <w:szCs w:val="28"/>
        </w:rPr>
      </w:pPr>
    </w:p>
    <w:p w:rsidR="00BB2142" w:rsidRDefault="00BB2142" w:rsidP="00BB2142">
      <w:pPr>
        <w:rPr>
          <w:b/>
          <w:sz w:val="28"/>
          <w:szCs w:val="28"/>
        </w:rPr>
      </w:pPr>
      <w:r w:rsidRPr="00BB2142">
        <w:rPr>
          <w:b/>
          <w:sz w:val="28"/>
          <w:szCs w:val="28"/>
        </w:rPr>
        <w:t>Czy korzystała Pan/i wcześniej z innych ofert edukacyjnych skierowanych dla Seniorów?</w:t>
      </w:r>
    </w:p>
    <w:p w:rsidR="00BB2142" w:rsidRPr="00BB2142" w:rsidRDefault="00BB2142" w:rsidP="00BB2142">
      <w:pPr>
        <w:rPr>
          <w:b/>
          <w:sz w:val="28"/>
          <w:szCs w:val="28"/>
        </w:rPr>
      </w:pPr>
    </w:p>
    <w:p w:rsidR="00BB2142" w:rsidRDefault="00043F02" w:rsidP="00BB2142">
      <w:pPr>
        <w:ind w:firstLine="708"/>
        <w:rPr>
          <w:sz w:val="28"/>
          <w:szCs w:val="28"/>
        </w:rPr>
      </w:pPr>
      <w:r>
        <w:pict>
          <v:shape id="Obraz 16" o:spid="_x0000_i1028" type="#_x0000_t75" style="width:11.25pt;height:10.5pt;visibility:visible;mso-wrap-style:square">
            <v:imagedata r:id="rId8" o:title=""/>
          </v:shape>
        </w:pict>
      </w:r>
      <w:r w:rsidR="00BB2142">
        <w:t xml:space="preserve"> </w:t>
      </w:r>
      <w:r w:rsidR="00BB2142" w:rsidRPr="00BB2142">
        <w:rPr>
          <w:sz w:val="28"/>
          <w:szCs w:val="28"/>
        </w:rPr>
        <w:t>tak (proszę napisać,  jakie kursy, szkolenia,</w:t>
      </w:r>
      <w:r w:rsidR="00BB2142">
        <w:rPr>
          <w:sz w:val="28"/>
          <w:szCs w:val="28"/>
        </w:rPr>
        <w:br/>
      </w:r>
      <w:r w:rsidR="00BB2142" w:rsidRPr="00BB2142">
        <w:rPr>
          <w:sz w:val="28"/>
          <w:szCs w:val="28"/>
        </w:rPr>
        <w:t xml:space="preserve"> </w:t>
      </w:r>
      <w:r w:rsidR="00BB2142">
        <w:rPr>
          <w:sz w:val="28"/>
          <w:szCs w:val="28"/>
        </w:rPr>
        <w:tab/>
      </w:r>
      <w:r w:rsidR="00BB2142" w:rsidRPr="00BB2142">
        <w:rPr>
          <w:sz w:val="28"/>
          <w:szCs w:val="28"/>
        </w:rPr>
        <w:t>ja</w:t>
      </w:r>
      <w:r w:rsidR="00FC4E57">
        <w:rPr>
          <w:sz w:val="28"/>
          <w:szCs w:val="28"/>
        </w:rPr>
        <w:t>kiej tematyki dotyczyły i kiedy</w:t>
      </w:r>
      <w:r w:rsidR="00BB2142" w:rsidRPr="00BB2142">
        <w:rPr>
          <w:sz w:val="28"/>
          <w:szCs w:val="28"/>
        </w:rPr>
        <w:t>, itp.)</w:t>
      </w:r>
    </w:p>
    <w:p w:rsidR="00BB2142" w:rsidRDefault="00BB2142" w:rsidP="00BB2142">
      <w:pPr>
        <w:ind w:firstLine="708"/>
        <w:rPr>
          <w:sz w:val="28"/>
          <w:szCs w:val="28"/>
        </w:rPr>
      </w:pPr>
    </w:p>
    <w:p w:rsidR="00BB2142" w:rsidRDefault="00BB2142" w:rsidP="00BB2142">
      <w:pPr>
        <w:ind w:firstLine="708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</w:t>
      </w:r>
    </w:p>
    <w:p w:rsidR="001C1C19" w:rsidRDefault="001C1C19" w:rsidP="00BB2142">
      <w:pPr>
        <w:ind w:firstLine="708"/>
        <w:rPr>
          <w:sz w:val="28"/>
          <w:szCs w:val="28"/>
        </w:rPr>
      </w:pPr>
    </w:p>
    <w:p w:rsidR="001C1C19" w:rsidRDefault="001C1C19" w:rsidP="00BB2142">
      <w:pPr>
        <w:ind w:firstLine="708"/>
        <w:rPr>
          <w:sz w:val="28"/>
          <w:szCs w:val="28"/>
        </w:rPr>
      </w:pPr>
      <w:r w:rsidRPr="001C1C19">
        <w:rPr>
          <w:sz w:val="28"/>
          <w:szCs w:val="28"/>
        </w:rPr>
        <w:t>…………………………………………………………………………</w:t>
      </w:r>
    </w:p>
    <w:p w:rsidR="00251A88" w:rsidRDefault="00043F02" w:rsidP="00BB2142">
      <w:pPr>
        <w:ind w:firstLine="708"/>
        <w:rPr>
          <w:sz w:val="28"/>
          <w:szCs w:val="28"/>
        </w:rPr>
      </w:pPr>
      <w:r>
        <w:pict>
          <v:shape id="Obraz 17" o:spid="_x0000_i1029" type="#_x0000_t75" style="width:11.25pt;height:10.5pt;visibility:visible;mso-wrap-style:square">
            <v:imagedata r:id="rId8" o:title=""/>
          </v:shape>
        </w:pict>
      </w:r>
      <w:r w:rsidR="00BB2142">
        <w:rPr>
          <w:sz w:val="28"/>
          <w:szCs w:val="28"/>
        </w:rPr>
        <w:t xml:space="preserve"> nie</w:t>
      </w:r>
    </w:p>
    <w:p w:rsidR="00BB2142" w:rsidRPr="00994FA4" w:rsidRDefault="00BB2142" w:rsidP="00BB2142">
      <w:pPr>
        <w:ind w:firstLine="708"/>
        <w:rPr>
          <w:sz w:val="28"/>
          <w:szCs w:val="28"/>
        </w:rPr>
      </w:pPr>
    </w:p>
    <w:p w:rsidR="00BB2142" w:rsidRDefault="00BB2142" w:rsidP="00251A88">
      <w:pPr>
        <w:tabs>
          <w:tab w:val="left" w:pos="2060"/>
        </w:tabs>
        <w:jc w:val="both"/>
        <w:rPr>
          <w:i/>
        </w:rPr>
      </w:pPr>
    </w:p>
    <w:p w:rsidR="00BB2142" w:rsidRDefault="00BB2142" w:rsidP="00251A88">
      <w:pPr>
        <w:tabs>
          <w:tab w:val="left" w:pos="2060"/>
        </w:tabs>
        <w:jc w:val="both"/>
        <w:rPr>
          <w:i/>
        </w:rPr>
      </w:pPr>
    </w:p>
    <w:p w:rsidR="00251A88" w:rsidRDefault="00251A88" w:rsidP="00251A88">
      <w:pPr>
        <w:tabs>
          <w:tab w:val="left" w:pos="2060"/>
        </w:tabs>
        <w:jc w:val="both"/>
        <w:rPr>
          <w:i/>
          <w:sz w:val="28"/>
          <w:szCs w:val="28"/>
        </w:rPr>
      </w:pPr>
      <w:r w:rsidRPr="00BB2142">
        <w:rPr>
          <w:i/>
          <w:sz w:val="28"/>
          <w:szCs w:val="28"/>
        </w:rPr>
        <w:t xml:space="preserve">Uprzedzony(a) o odpowiedzialności karnej z art. </w:t>
      </w:r>
      <w:r w:rsidRPr="00BB2142">
        <w:rPr>
          <w:sz w:val="28"/>
          <w:szCs w:val="28"/>
        </w:rPr>
        <w:t xml:space="preserve">233 </w:t>
      </w:r>
      <w:r w:rsidRPr="00BB2142">
        <w:rPr>
          <w:i/>
          <w:sz w:val="28"/>
          <w:szCs w:val="28"/>
        </w:rPr>
        <w:t>Kodeksu Karnego za złożenie nieprawdziwego oświadczenia lub zatajenie prawdy, niniejszym oświadczam, że dane zawarte w niniejszym Formularzu Rekrutacyjnym są zgodne ze stanem prawnym i faktycznym.</w:t>
      </w:r>
    </w:p>
    <w:p w:rsidR="00876F26" w:rsidRDefault="00876F26" w:rsidP="00251A88">
      <w:pPr>
        <w:tabs>
          <w:tab w:val="left" w:pos="2060"/>
        </w:tabs>
        <w:jc w:val="both"/>
        <w:rPr>
          <w:i/>
          <w:sz w:val="28"/>
          <w:szCs w:val="28"/>
        </w:rPr>
      </w:pPr>
    </w:p>
    <w:p w:rsidR="00876F26" w:rsidRPr="00BB2142" w:rsidRDefault="00876F26" w:rsidP="00251A88">
      <w:pPr>
        <w:tabs>
          <w:tab w:val="left" w:pos="206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Oświadczam że akceptuję Regulamin Rekrutacji do projektu.</w:t>
      </w:r>
    </w:p>
    <w:p w:rsidR="00BB2142" w:rsidRDefault="00251A88" w:rsidP="00251A88">
      <w:pPr>
        <w:rPr>
          <w:sz w:val="28"/>
          <w:szCs w:val="28"/>
        </w:rPr>
      </w:pPr>
      <w:r w:rsidRPr="00994FA4">
        <w:rPr>
          <w:sz w:val="28"/>
          <w:szCs w:val="28"/>
        </w:rPr>
        <w:t xml:space="preserve">       </w:t>
      </w:r>
    </w:p>
    <w:p w:rsidR="00BB2142" w:rsidRDefault="00BB2142" w:rsidP="00251A88">
      <w:pPr>
        <w:rPr>
          <w:sz w:val="28"/>
          <w:szCs w:val="28"/>
        </w:rPr>
      </w:pPr>
    </w:p>
    <w:p w:rsidR="001C1C19" w:rsidRDefault="001C1C19" w:rsidP="00251A88">
      <w:pPr>
        <w:rPr>
          <w:sz w:val="28"/>
          <w:szCs w:val="28"/>
        </w:rPr>
      </w:pPr>
    </w:p>
    <w:p w:rsidR="00315110" w:rsidRPr="001C1C19" w:rsidRDefault="00251A88" w:rsidP="001C1C19">
      <w:pPr>
        <w:rPr>
          <w:sz w:val="28"/>
          <w:szCs w:val="28"/>
        </w:rPr>
      </w:pPr>
      <w:r w:rsidRPr="00994FA4">
        <w:rPr>
          <w:sz w:val="28"/>
          <w:szCs w:val="28"/>
        </w:rPr>
        <w:t xml:space="preserve">                                                     </w:t>
      </w:r>
      <w:r w:rsidR="00BB2142">
        <w:rPr>
          <w:sz w:val="28"/>
          <w:szCs w:val="28"/>
        </w:rPr>
        <w:t xml:space="preserve">                              </w:t>
      </w:r>
      <w:r w:rsidRPr="00994FA4">
        <w:rPr>
          <w:sz w:val="28"/>
          <w:szCs w:val="28"/>
        </w:rPr>
        <w:t>….…………………………………………</w:t>
      </w:r>
      <w:r w:rsidR="00BB2142">
        <w:rPr>
          <w:sz w:val="28"/>
          <w:szCs w:val="28"/>
        </w:rPr>
        <w:t>……..</w:t>
      </w:r>
      <w:r w:rsidRPr="00994FA4">
        <w:rPr>
          <w:sz w:val="28"/>
          <w:szCs w:val="28"/>
        </w:rPr>
        <w:br/>
        <w:t xml:space="preserve">            (miejscowość i data</w:t>
      </w:r>
      <w:r w:rsidR="00994FA4">
        <w:rPr>
          <w:sz w:val="28"/>
          <w:szCs w:val="28"/>
        </w:rPr>
        <w:t xml:space="preserve"> i podpis</w:t>
      </w:r>
      <w:r w:rsidRPr="00994FA4">
        <w:rPr>
          <w:sz w:val="28"/>
          <w:szCs w:val="28"/>
        </w:rPr>
        <w:t xml:space="preserve">) </w:t>
      </w:r>
      <w:r w:rsidRPr="00994FA4">
        <w:rPr>
          <w:sz w:val="28"/>
          <w:szCs w:val="28"/>
        </w:rPr>
        <w:tab/>
      </w:r>
      <w:r w:rsidRPr="00994FA4">
        <w:rPr>
          <w:sz w:val="28"/>
          <w:szCs w:val="28"/>
        </w:rPr>
        <w:tab/>
      </w:r>
      <w:r w:rsidRPr="00994FA4">
        <w:rPr>
          <w:sz w:val="28"/>
          <w:szCs w:val="28"/>
        </w:rPr>
        <w:tab/>
      </w:r>
      <w:r w:rsidRPr="00994FA4">
        <w:rPr>
          <w:sz w:val="28"/>
          <w:szCs w:val="28"/>
        </w:rPr>
        <w:tab/>
      </w:r>
      <w:r w:rsidRPr="00994FA4">
        <w:rPr>
          <w:sz w:val="28"/>
          <w:szCs w:val="28"/>
        </w:rPr>
        <w:tab/>
      </w:r>
      <w:r w:rsidRPr="00994FA4">
        <w:rPr>
          <w:sz w:val="28"/>
          <w:szCs w:val="28"/>
        </w:rPr>
        <w:tab/>
        <w:t xml:space="preserve">         </w:t>
      </w:r>
    </w:p>
    <w:sectPr w:rsidR="00315110" w:rsidRPr="001C1C19" w:rsidSect="00CA74B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22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1E3" w:rsidRDefault="002D31E3">
      <w:r>
        <w:separator/>
      </w:r>
    </w:p>
  </w:endnote>
  <w:endnote w:type="continuationSeparator" w:id="0">
    <w:p w:rsidR="002D31E3" w:rsidRDefault="002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66D" w:rsidRPr="00FC066D" w:rsidRDefault="00FC066D" w:rsidP="00FC066D">
    <w:pPr>
      <w:pBdr>
        <w:bottom w:val="single" w:sz="4" w:space="1" w:color="auto"/>
      </w:pBd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8992" behindDoc="1" locked="0" layoutInCell="1" allowOverlap="1" wp14:anchorId="4B85FD7B" wp14:editId="6E5A3890">
          <wp:simplePos x="0" y="0"/>
          <wp:positionH relativeFrom="column">
            <wp:posOffset>4253230</wp:posOffset>
          </wp:positionH>
          <wp:positionV relativeFrom="paragraph">
            <wp:posOffset>9486900</wp:posOffset>
          </wp:positionV>
          <wp:extent cx="298450" cy="353695"/>
          <wp:effectExtent l="0" t="0" r="635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D46552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75136" behindDoc="0" locked="0" layoutInCell="1" allowOverlap="1" wp14:anchorId="1638E733" wp14:editId="200A3ECF">
          <wp:simplePos x="0" y="0"/>
          <wp:positionH relativeFrom="column">
            <wp:posOffset>2233295</wp:posOffset>
          </wp:positionH>
          <wp:positionV relativeFrom="paragraph">
            <wp:posOffset>33909</wp:posOffset>
          </wp:positionV>
          <wp:extent cx="354965" cy="390525"/>
          <wp:effectExtent l="0" t="0" r="6985" b="952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_Gmina_Stężyca_CO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96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088" behindDoc="0" locked="0" layoutInCell="1" allowOverlap="1" wp14:anchorId="44185647" wp14:editId="74B2BBC7">
          <wp:simplePos x="0" y="0"/>
          <wp:positionH relativeFrom="column">
            <wp:posOffset>1185545</wp:posOffset>
          </wp:positionH>
          <wp:positionV relativeFrom="paragraph">
            <wp:posOffset>16510</wp:posOffset>
          </wp:positionV>
          <wp:extent cx="409575" cy="409575"/>
          <wp:effectExtent l="0" t="0" r="9525" b="9525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MA_y_400x400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9575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184" behindDoc="0" locked="0" layoutInCell="1" allowOverlap="1" wp14:anchorId="07DAC745" wp14:editId="6F1B4CD9">
          <wp:simplePos x="0" y="0"/>
          <wp:positionH relativeFrom="column">
            <wp:posOffset>3119120</wp:posOffset>
          </wp:positionH>
          <wp:positionV relativeFrom="paragraph">
            <wp:posOffset>16510</wp:posOffset>
          </wp:positionV>
          <wp:extent cx="586740" cy="485775"/>
          <wp:effectExtent l="0" t="0" r="3810" b="9525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1391014423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9A4">
      <w:rPr>
        <w:noProof/>
      </w:rPr>
      <w:drawing>
        <wp:anchor distT="0" distB="0" distL="114300" distR="114300" simplePos="0" relativeHeight="251671040" behindDoc="0" locked="0" layoutInCell="1" allowOverlap="1" wp14:anchorId="0560162C" wp14:editId="523F5AB1">
          <wp:simplePos x="0" y="0"/>
          <wp:positionH relativeFrom="column">
            <wp:posOffset>4043045</wp:posOffset>
          </wp:positionH>
          <wp:positionV relativeFrom="paragraph">
            <wp:posOffset>34925</wp:posOffset>
          </wp:positionV>
          <wp:extent cx="391160" cy="390525"/>
          <wp:effectExtent l="0" t="0" r="8890" b="9525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2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16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848" behindDoc="0" locked="0" layoutInCell="1" allowOverlap="1" wp14:anchorId="638727CB" wp14:editId="530E7B60">
          <wp:simplePos x="0" y="0"/>
          <wp:positionH relativeFrom="column">
            <wp:posOffset>273050</wp:posOffset>
          </wp:positionH>
          <wp:positionV relativeFrom="paragraph">
            <wp:posOffset>38100</wp:posOffset>
          </wp:positionV>
          <wp:extent cx="303530" cy="353060"/>
          <wp:effectExtent l="0" t="0" r="1270" b="8890"/>
          <wp:wrapNone/>
          <wp:docPr id="1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530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6D9FE98A" wp14:editId="2ACF40E8">
          <wp:simplePos x="0" y="0"/>
          <wp:positionH relativeFrom="column">
            <wp:posOffset>4888374</wp:posOffset>
          </wp:positionH>
          <wp:positionV relativeFrom="paragraph">
            <wp:posOffset>64506</wp:posOffset>
          </wp:positionV>
          <wp:extent cx="679871" cy="362309"/>
          <wp:effectExtent l="0" t="0" r="635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UL_logo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871" cy="3623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sz w:val="22"/>
        <w:szCs w:val="22"/>
        <w:lang w:eastAsia="en-US"/>
      </w:rPr>
      <w:t>Projekt współfinansowany z Europejskiego Funduszu Społecznego w ramach Regionalnego Programu Operacyjnego Województwa Pomorskiego na lata 2014-2020</w:t>
    </w:r>
  </w:p>
  <w:p w:rsidR="007B2500" w:rsidRPr="00FC066D" w:rsidRDefault="007B2500" w:rsidP="00FC0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Pr="00295E21" w:rsidRDefault="00295E21" w:rsidP="00295E21">
    <w:pPr>
      <w:pStyle w:val="Stopka"/>
      <w:pBdr>
        <w:top w:val="single" w:sz="4" w:space="1" w:color="auto"/>
      </w:pBdr>
      <w:jc w:val="center"/>
      <w:rPr>
        <w:rFonts w:asciiTheme="minorHAnsi" w:hAnsiTheme="minorHAnsi"/>
      </w:rPr>
    </w:pPr>
    <w:r w:rsidRPr="00295E21">
      <w:rPr>
        <w:rFonts w:asciiTheme="minorHAnsi" w:hAnsiTheme="minorHAnsi"/>
      </w:rPr>
      <w:t>Projekt współfinansowany z Europejskiego Funduszu Społecznego w ramach Regionalnego Programu Operacyjnego Województwa Pomorskiego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1E3" w:rsidRDefault="002D31E3">
      <w:r>
        <w:separator/>
      </w:r>
    </w:p>
  </w:footnote>
  <w:footnote w:type="continuationSeparator" w:id="0">
    <w:p w:rsidR="002D31E3" w:rsidRDefault="002D3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B71" w:rsidRDefault="00A40B71">
    <w:pPr>
      <w:pStyle w:val="Nagwek"/>
    </w:pPr>
    <w:r w:rsidRPr="009F2DF8">
      <w:rPr>
        <w:noProof/>
      </w:rPr>
      <w:drawing>
        <wp:anchor distT="0" distB="0" distL="114300" distR="114300" simplePos="0" relativeHeight="251660800" behindDoc="1" locked="0" layoutInCell="1" allowOverlap="1" wp14:anchorId="5A3FB543" wp14:editId="5919BD74">
          <wp:simplePos x="0" y="0"/>
          <wp:positionH relativeFrom="column">
            <wp:posOffset>-859790</wp:posOffset>
          </wp:positionH>
          <wp:positionV relativeFrom="paragraph">
            <wp:posOffset>23495</wp:posOffset>
          </wp:positionV>
          <wp:extent cx="7464425" cy="61912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4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B71" w:rsidRDefault="00A40B71">
    <w:pPr>
      <w:pStyle w:val="Nagwek"/>
    </w:pPr>
  </w:p>
  <w:p w:rsidR="00A40B71" w:rsidRDefault="00A40B71">
    <w:pPr>
      <w:pStyle w:val="Nagwek"/>
    </w:pPr>
  </w:p>
  <w:p w:rsidR="00A40B71" w:rsidRDefault="00A40B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Default="009F2DF8" w:rsidP="00EB5B93">
    <w:pPr>
      <w:pStyle w:val="Nagwek"/>
      <w:ind w:left="-709"/>
    </w:pPr>
    <w:r w:rsidRPr="009F2DF8">
      <w:rPr>
        <w:noProof/>
      </w:rPr>
      <w:drawing>
        <wp:anchor distT="0" distB="0" distL="114300" distR="114300" simplePos="0" relativeHeight="251658752" behindDoc="0" locked="0" layoutInCell="1" allowOverlap="1" wp14:anchorId="6BF9BBCD" wp14:editId="66A6982A">
          <wp:simplePos x="0" y="0"/>
          <wp:positionH relativeFrom="column">
            <wp:posOffset>-452755</wp:posOffset>
          </wp:positionH>
          <wp:positionV relativeFrom="paragraph">
            <wp:posOffset>149225</wp:posOffset>
          </wp:positionV>
          <wp:extent cx="6915150" cy="57352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002" cy="573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0.5pt;visibility:visible;mso-wrap-style:square" o:bullet="t">
        <v:imagedata r:id="rId1" o:title=""/>
      </v:shape>
    </w:pict>
  </w:numPicBullet>
  <w:numPicBullet w:numPicBulletId="1">
    <w:pict>
      <v:shape id="_x0000_i1037" type="#_x0000_t75" style="width:11.25pt;height:10.5pt;visibility:visible;mso-wrap-style:square" o:bullet="t">
        <v:imagedata r:id="rId2" o:title=""/>
      </v:shape>
    </w:pict>
  </w:numPicBullet>
  <w:abstractNum w:abstractNumId="0" w15:restartNumberingAfterBreak="0">
    <w:nsid w:val="00CA7D4D"/>
    <w:multiLevelType w:val="hybridMultilevel"/>
    <w:tmpl w:val="BCFE17A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44E16"/>
    <w:multiLevelType w:val="hybridMultilevel"/>
    <w:tmpl w:val="BC8266E2"/>
    <w:lvl w:ilvl="0" w:tplc="4E662750">
      <w:start w:val="1"/>
      <w:numFmt w:val="bullet"/>
      <w:lvlText w:val=""/>
      <w:lvlPicBulletId w:val="0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75E2C61A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87703BBE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3" w:tplc="5B8A33D8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D90BB7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5" w:tplc="0BEE2E58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6" w:tplc="5860EC9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05000FA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8" w:tplc="E9366CF0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</w:abstractNum>
  <w:abstractNum w:abstractNumId="2" w15:restartNumberingAfterBreak="0">
    <w:nsid w:val="06F93199"/>
    <w:multiLevelType w:val="hybridMultilevel"/>
    <w:tmpl w:val="C96CD19C"/>
    <w:lvl w:ilvl="0" w:tplc="0604073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3650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DA7A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8AB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F40C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68B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3481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0F2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729D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EA022E"/>
    <w:multiLevelType w:val="hybridMultilevel"/>
    <w:tmpl w:val="DABCED4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D47CC"/>
    <w:multiLevelType w:val="hybridMultilevel"/>
    <w:tmpl w:val="9D7288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4421E"/>
    <w:multiLevelType w:val="hybridMultilevel"/>
    <w:tmpl w:val="B53A20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D36"/>
    <w:multiLevelType w:val="hybridMultilevel"/>
    <w:tmpl w:val="9BD48DCC"/>
    <w:lvl w:ilvl="0" w:tplc="0BE6E5D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A621C"/>
    <w:multiLevelType w:val="multilevel"/>
    <w:tmpl w:val="2C0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9348B3"/>
    <w:multiLevelType w:val="hybridMultilevel"/>
    <w:tmpl w:val="B82E2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9166186">
      <w:start w:val="14"/>
      <w:numFmt w:val="decimal"/>
      <w:lvlText w:val="%3."/>
      <w:lvlJc w:val="left"/>
      <w:pPr>
        <w:ind w:left="2340" w:hanging="360"/>
      </w:pPr>
      <w:rPr>
        <w:b w:val="0"/>
        <w:color w:val="FF000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3221A"/>
    <w:multiLevelType w:val="hybridMultilevel"/>
    <w:tmpl w:val="E30E3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C3370"/>
    <w:multiLevelType w:val="hybridMultilevel"/>
    <w:tmpl w:val="C2607B3C"/>
    <w:lvl w:ilvl="0" w:tplc="6A5A768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9F3B00"/>
    <w:multiLevelType w:val="hybridMultilevel"/>
    <w:tmpl w:val="359C271C"/>
    <w:lvl w:ilvl="0" w:tplc="04150011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942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4F3B4C5B"/>
    <w:multiLevelType w:val="hybridMultilevel"/>
    <w:tmpl w:val="84B21092"/>
    <w:lvl w:ilvl="0" w:tplc="04150011">
      <w:start w:val="1"/>
      <w:numFmt w:val="decimal"/>
      <w:lvlText w:val="%1)"/>
      <w:lvlJc w:val="left"/>
      <w:pPr>
        <w:ind w:left="1343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13" w15:restartNumberingAfterBreak="0">
    <w:nsid w:val="51184381"/>
    <w:multiLevelType w:val="hybridMultilevel"/>
    <w:tmpl w:val="7F5C9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02BEC"/>
    <w:multiLevelType w:val="hybridMultilevel"/>
    <w:tmpl w:val="80BC0F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6337A4F"/>
    <w:multiLevelType w:val="hybridMultilevel"/>
    <w:tmpl w:val="7C8ED2A4"/>
    <w:lvl w:ilvl="0" w:tplc="05A87636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77959B7"/>
    <w:multiLevelType w:val="hybridMultilevel"/>
    <w:tmpl w:val="94A27A3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53522"/>
    <w:multiLevelType w:val="hybridMultilevel"/>
    <w:tmpl w:val="2D1600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EC50F29"/>
    <w:multiLevelType w:val="hybridMultilevel"/>
    <w:tmpl w:val="ADA65E14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18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3"/>
  </w:num>
  <w:num w:numId="15">
    <w:abstractNumId w:val="0"/>
  </w:num>
  <w:num w:numId="16">
    <w:abstractNumId w:val="5"/>
  </w:num>
  <w:num w:numId="17">
    <w:abstractNumId w:val="16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F8"/>
    <w:rsid w:val="00043F02"/>
    <w:rsid w:val="00061F20"/>
    <w:rsid w:val="00080D83"/>
    <w:rsid w:val="000917FF"/>
    <w:rsid w:val="000A70DC"/>
    <w:rsid w:val="000D283E"/>
    <w:rsid w:val="00124D4A"/>
    <w:rsid w:val="001304E7"/>
    <w:rsid w:val="00130B23"/>
    <w:rsid w:val="00151B91"/>
    <w:rsid w:val="00154B00"/>
    <w:rsid w:val="00162B9A"/>
    <w:rsid w:val="00164472"/>
    <w:rsid w:val="001B210F"/>
    <w:rsid w:val="001B4A9C"/>
    <w:rsid w:val="001B6E03"/>
    <w:rsid w:val="001C1C19"/>
    <w:rsid w:val="00241C1F"/>
    <w:rsid w:val="002425AE"/>
    <w:rsid w:val="00251A88"/>
    <w:rsid w:val="00275E26"/>
    <w:rsid w:val="0028489B"/>
    <w:rsid w:val="00295E21"/>
    <w:rsid w:val="002A01B1"/>
    <w:rsid w:val="002B5106"/>
    <w:rsid w:val="002C6347"/>
    <w:rsid w:val="002C7AAE"/>
    <w:rsid w:val="002D261B"/>
    <w:rsid w:val="002D31E3"/>
    <w:rsid w:val="002E4572"/>
    <w:rsid w:val="002F0443"/>
    <w:rsid w:val="00303A2D"/>
    <w:rsid w:val="003067D0"/>
    <w:rsid w:val="00315110"/>
    <w:rsid w:val="00315901"/>
    <w:rsid w:val="00320AAC"/>
    <w:rsid w:val="00325198"/>
    <w:rsid w:val="0035482A"/>
    <w:rsid w:val="003619F2"/>
    <w:rsid w:val="00365820"/>
    <w:rsid w:val="00381D32"/>
    <w:rsid w:val="003C554F"/>
    <w:rsid w:val="0040149C"/>
    <w:rsid w:val="00414478"/>
    <w:rsid w:val="00492BD3"/>
    <w:rsid w:val="004B70BD"/>
    <w:rsid w:val="004F2874"/>
    <w:rsid w:val="0050796A"/>
    <w:rsid w:val="0052111D"/>
    <w:rsid w:val="005760A9"/>
    <w:rsid w:val="00594464"/>
    <w:rsid w:val="005B55A8"/>
    <w:rsid w:val="00622781"/>
    <w:rsid w:val="00624902"/>
    <w:rsid w:val="00640BFF"/>
    <w:rsid w:val="006664AF"/>
    <w:rsid w:val="00684BE6"/>
    <w:rsid w:val="0069621B"/>
    <w:rsid w:val="006B4267"/>
    <w:rsid w:val="006E39FC"/>
    <w:rsid w:val="006F209E"/>
    <w:rsid w:val="00727F94"/>
    <w:rsid w:val="007337EB"/>
    <w:rsid w:val="00745D18"/>
    <w:rsid w:val="00776530"/>
    <w:rsid w:val="00791E8E"/>
    <w:rsid w:val="007A0109"/>
    <w:rsid w:val="007A3680"/>
    <w:rsid w:val="007B2500"/>
    <w:rsid w:val="007D61D6"/>
    <w:rsid w:val="007E1B19"/>
    <w:rsid w:val="007F3623"/>
    <w:rsid w:val="0080739D"/>
    <w:rsid w:val="008150CB"/>
    <w:rsid w:val="00827311"/>
    <w:rsid w:val="00834BB4"/>
    <w:rsid w:val="00835187"/>
    <w:rsid w:val="008440A2"/>
    <w:rsid w:val="00873501"/>
    <w:rsid w:val="00876326"/>
    <w:rsid w:val="00876F26"/>
    <w:rsid w:val="008945D9"/>
    <w:rsid w:val="00897B4F"/>
    <w:rsid w:val="008A6B06"/>
    <w:rsid w:val="008C5429"/>
    <w:rsid w:val="00930F2B"/>
    <w:rsid w:val="009343BC"/>
    <w:rsid w:val="009527C1"/>
    <w:rsid w:val="00994FA4"/>
    <w:rsid w:val="009A3AD8"/>
    <w:rsid w:val="009D71C1"/>
    <w:rsid w:val="009F2CF0"/>
    <w:rsid w:val="009F2DF8"/>
    <w:rsid w:val="00A04690"/>
    <w:rsid w:val="00A40B71"/>
    <w:rsid w:val="00A40DD3"/>
    <w:rsid w:val="00A8311B"/>
    <w:rsid w:val="00A86569"/>
    <w:rsid w:val="00AA1E8B"/>
    <w:rsid w:val="00AD1EFE"/>
    <w:rsid w:val="00B01F08"/>
    <w:rsid w:val="00B16E8F"/>
    <w:rsid w:val="00B30401"/>
    <w:rsid w:val="00B55B5F"/>
    <w:rsid w:val="00B650B4"/>
    <w:rsid w:val="00B6637D"/>
    <w:rsid w:val="00B704FF"/>
    <w:rsid w:val="00B712D3"/>
    <w:rsid w:val="00B939A4"/>
    <w:rsid w:val="00BB2142"/>
    <w:rsid w:val="00BB76D0"/>
    <w:rsid w:val="00BC363C"/>
    <w:rsid w:val="00BE0368"/>
    <w:rsid w:val="00C165B9"/>
    <w:rsid w:val="00C55121"/>
    <w:rsid w:val="00C62C24"/>
    <w:rsid w:val="00C635B6"/>
    <w:rsid w:val="00C85073"/>
    <w:rsid w:val="00C97961"/>
    <w:rsid w:val="00CA74B6"/>
    <w:rsid w:val="00CE005B"/>
    <w:rsid w:val="00D0361A"/>
    <w:rsid w:val="00D306C6"/>
    <w:rsid w:val="00D30ADD"/>
    <w:rsid w:val="00D312F1"/>
    <w:rsid w:val="00D43A0D"/>
    <w:rsid w:val="00D46552"/>
    <w:rsid w:val="00D46867"/>
    <w:rsid w:val="00D526F3"/>
    <w:rsid w:val="00D85249"/>
    <w:rsid w:val="00DA2034"/>
    <w:rsid w:val="00DA28DC"/>
    <w:rsid w:val="00DC733E"/>
    <w:rsid w:val="00DF2C20"/>
    <w:rsid w:val="00DF57BE"/>
    <w:rsid w:val="00E06500"/>
    <w:rsid w:val="00E23696"/>
    <w:rsid w:val="00E32AA4"/>
    <w:rsid w:val="00E57060"/>
    <w:rsid w:val="00E86B38"/>
    <w:rsid w:val="00E87616"/>
    <w:rsid w:val="00EA5C16"/>
    <w:rsid w:val="00EA781B"/>
    <w:rsid w:val="00EB49D0"/>
    <w:rsid w:val="00EB5B93"/>
    <w:rsid w:val="00EC2EA6"/>
    <w:rsid w:val="00EE4E51"/>
    <w:rsid w:val="00EF000D"/>
    <w:rsid w:val="00F026C8"/>
    <w:rsid w:val="00F47361"/>
    <w:rsid w:val="00F50E41"/>
    <w:rsid w:val="00F545A3"/>
    <w:rsid w:val="00FB0F02"/>
    <w:rsid w:val="00FB5706"/>
    <w:rsid w:val="00FC066D"/>
    <w:rsid w:val="00FC4E57"/>
    <w:rsid w:val="00FC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C540D2"/>
  <w15:docId w15:val="{FA5DA2B2-4086-48D3-BAB4-6DF14120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A7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70DC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3067D0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3067D0"/>
    <w:rPr>
      <w:rFonts w:ascii="Calibri" w:hAnsi="Calibri"/>
    </w:rPr>
  </w:style>
  <w:style w:type="character" w:styleId="Odwoanieprzypisudolnego">
    <w:name w:val="footnote reference"/>
    <w:unhideWhenUsed/>
    <w:rsid w:val="003067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2AA4"/>
    <w:pPr>
      <w:spacing w:before="100" w:beforeAutospacing="1" w:after="119"/>
    </w:pPr>
    <w:rPr>
      <w:rFonts w:ascii="Times New Roman" w:hAnsi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151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3151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jp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25</TotalTime>
  <Pages>1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brunieckam</cp:lastModifiedBy>
  <cp:revision>11</cp:revision>
  <cp:lastPrinted>2019-05-06T09:37:00Z</cp:lastPrinted>
  <dcterms:created xsi:type="dcterms:W3CDTF">2018-05-10T07:16:00Z</dcterms:created>
  <dcterms:modified xsi:type="dcterms:W3CDTF">2019-05-06T09:37:00Z</dcterms:modified>
</cp:coreProperties>
</file>