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110" w:rsidRPr="00D2661E" w:rsidRDefault="00315110" w:rsidP="00315110">
      <w:pPr>
        <w:jc w:val="right"/>
        <w:rPr>
          <w:b/>
          <w:i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51A88" w:rsidRPr="00127DF0" w:rsidRDefault="002C0C67" w:rsidP="00251A88">
      <w:pPr>
        <w:autoSpaceDE w:val="0"/>
        <w:autoSpaceDN w:val="0"/>
        <w:jc w:val="right"/>
        <w:rPr>
          <w:rFonts w:ascii="Times New Roman" w:hAnsi="Times New Roman"/>
          <w:sz w:val="18"/>
          <w:szCs w:val="18"/>
        </w:rPr>
      </w:pPr>
      <w:r w:rsidRPr="00127DF0">
        <w:rPr>
          <w:rFonts w:ascii="Times New Roman" w:hAnsi="Times New Roman"/>
          <w:sz w:val="18"/>
          <w:szCs w:val="18"/>
        </w:rPr>
        <w:t>Załącznik Nr 2</w:t>
      </w:r>
      <w:r w:rsidR="00251A88" w:rsidRPr="00127DF0">
        <w:rPr>
          <w:rFonts w:ascii="Times New Roman" w:hAnsi="Times New Roman"/>
          <w:sz w:val="18"/>
          <w:szCs w:val="18"/>
        </w:rPr>
        <w:t xml:space="preserve"> </w:t>
      </w:r>
    </w:p>
    <w:p w:rsidR="00251A88" w:rsidRPr="00127DF0" w:rsidRDefault="00251A88" w:rsidP="00251A88">
      <w:pPr>
        <w:autoSpaceDE w:val="0"/>
        <w:autoSpaceDN w:val="0"/>
        <w:jc w:val="right"/>
        <w:rPr>
          <w:rFonts w:ascii="Times New Roman" w:hAnsi="Times New Roman"/>
          <w:sz w:val="18"/>
          <w:szCs w:val="18"/>
        </w:rPr>
      </w:pPr>
      <w:r w:rsidRPr="00127DF0">
        <w:rPr>
          <w:rFonts w:ascii="Times New Roman" w:hAnsi="Times New Roman"/>
          <w:sz w:val="18"/>
          <w:szCs w:val="18"/>
        </w:rPr>
        <w:t>Do</w:t>
      </w:r>
      <w:r w:rsidR="002C0C67" w:rsidRPr="00127DF0">
        <w:rPr>
          <w:rFonts w:ascii="Times New Roman" w:hAnsi="Times New Roman"/>
          <w:sz w:val="18"/>
          <w:szCs w:val="18"/>
        </w:rPr>
        <w:t xml:space="preserve"> Regulaminu rekrutacji z dnia 11 maja 2018</w:t>
      </w:r>
    </w:p>
    <w:p w:rsidR="002C0C67" w:rsidRDefault="002C0C67" w:rsidP="00251A88">
      <w:pPr>
        <w:autoSpaceDE w:val="0"/>
        <w:autoSpaceDN w:val="0"/>
        <w:jc w:val="right"/>
        <w:rPr>
          <w:rFonts w:ascii="Times New Roman" w:hAnsi="Times New Roman"/>
          <w:sz w:val="20"/>
          <w:szCs w:val="20"/>
        </w:rPr>
      </w:pPr>
    </w:p>
    <w:p w:rsidR="004A39DC" w:rsidRPr="00164472" w:rsidRDefault="004A39DC" w:rsidP="00251A88">
      <w:pPr>
        <w:autoSpaceDE w:val="0"/>
        <w:autoSpaceDN w:val="0"/>
        <w:jc w:val="right"/>
        <w:rPr>
          <w:rFonts w:ascii="Times New Roman" w:hAnsi="Times New Roman"/>
          <w:sz w:val="20"/>
          <w:szCs w:val="20"/>
        </w:rPr>
      </w:pPr>
    </w:p>
    <w:p w:rsidR="00251A88" w:rsidRDefault="00251A88" w:rsidP="00127DF0">
      <w:pPr>
        <w:jc w:val="center"/>
      </w:pPr>
      <w:r w:rsidRPr="00C4262C">
        <w:rPr>
          <w:b/>
          <w:sz w:val="28"/>
        </w:rPr>
        <w:t>FORMULARZ REKRUTACYJNY</w:t>
      </w:r>
      <w:r w:rsidRPr="00C4262C">
        <w:rPr>
          <w:sz w:val="28"/>
        </w:rPr>
        <w:br/>
      </w:r>
      <w:r w:rsidRPr="00DB74AF">
        <w:t xml:space="preserve">do projektu pn. </w:t>
      </w:r>
      <w:r w:rsidRPr="00DB74AF">
        <w:rPr>
          <w:b/>
        </w:rPr>
        <w:t>„</w:t>
      </w:r>
      <w:r>
        <w:rPr>
          <w:b/>
        </w:rPr>
        <w:t>NESTOR – standard wsparcia osób starszych w Powiecie Kartuskim</w:t>
      </w:r>
      <w:r w:rsidRPr="00DB74AF">
        <w:rPr>
          <w:b/>
        </w:rPr>
        <w:t>”</w:t>
      </w:r>
      <w:r w:rsidR="00127DF0">
        <w:t xml:space="preserve"> </w:t>
      </w:r>
    </w:p>
    <w:p w:rsidR="00127DF0" w:rsidRDefault="00127DF0" w:rsidP="00127DF0">
      <w:pPr>
        <w:jc w:val="center"/>
      </w:pPr>
    </w:p>
    <w:p w:rsidR="00127DF0" w:rsidRPr="00197392" w:rsidRDefault="00127DF0" w:rsidP="00127DF0">
      <w:pPr>
        <w:jc w:val="both"/>
        <w:rPr>
          <w:rFonts w:cstheme="minorHAnsi"/>
          <w:sz w:val="20"/>
          <w:szCs w:val="20"/>
        </w:rPr>
      </w:pPr>
      <w:r w:rsidRPr="000D2A67">
        <w:rPr>
          <w:rFonts w:cstheme="minorHAnsi"/>
          <w:sz w:val="20"/>
          <w:szCs w:val="20"/>
        </w:rPr>
        <w:t xml:space="preserve">współfinansowanego ze środków Europejskiego Funduszu Społecznego </w:t>
      </w:r>
      <w:r>
        <w:rPr>
          <w:rFonts w:cstheme="minorHAnsi"/>
          <w:sz w:val="20"/>
          <w:szCs w:val="20"/>
        </w:rPr>
        <w:t>w ramach</w:t>
      </w:r>
    </w:p>
    <w:p w:rsidR="00127DF0" w:rsidRPr="000D2A67" w:rsidRDefault="00127DF0" w:rsidP="00127DF0">
      <w:pPr>
        <w:jc w:val="both"/>
        <w:rPr>
          <w:rFonts w:cstheme="minorHAnsi"/>
          <w:color w:val="000000"/>
          <w:sz w:val="20"/>
          <w:szCs w:val="20"/>
        </w:rPr>
      </w:pPr>
      <w:r w:rsidRPr="000D2A67">
        <w:rPr>
          <w:rFonts w:cstheme="minorHAnsi"/>
          <w:color w:val="000000"/>
          <w:sz w:val="20"/>
          <w:szCs w:val="20"/>
        </w:rPr>
        <w:t>Regionalnego Programu Operacyjnego dla Województwa Pomorskiego na lata 2014 – 2020.</w:t>
      </w:r>
    </w:p>
    <w:p w:rsidR="00127DF0" w:rsidRPr="000D2A67" w:rsidRDefault="00127DF0" w:rsidP="00127DF0">
      <w:pPr>
        <w:jc w:val="both"/>
        <w:rPr>
          <w:rFonts w:cstheme="minorHAnsi"/>
          <w:sz w:val="20"/>
          <w:szCs w:val="20"/>
        </w:rPr>
      </w:pPr>
      <w:r w:rsidRPr="000D2A67">
        <w:rPr>
          <w:rFonts w:cstheme="minorHAnsi"/>
          <w:sz w:val="20"/>
          <w:szCs w:val="20"/>
        </w:rPr>
        <w:t>OŚ PRIORYTETOWA 6. Integracja</w:t>
      </w:r>
    </w:p>
    <w:p w:rsidR="00127DF0" w:rsidRPr="000D2A67" w:rsidRDefault="00127DF0" w:rsidP="00127DF0">
      <w:pPr>
        <w:jc w:val="both"/>
        <w:rPr>
          <w:rFonts w:cstheme="minorHAnsi"/>
          <w:sz w:val="20"/>
          <w:szCs w:val="20"/>
        </w:rPr>
      </w:pPr>
      <w:r w:rsidRPr="000D2A67">
        <w:rPr>
          <w:rFonts w:cstheme="minorHAnsi"/>
          <w:sz w:val="20"/>
          <w:szCs w:val="20"/>
        </w:rPr>
        <w:t>DZIAŁANIE 6.2. Usługi społeczne</w:t>
      </w:r>
    </w:p>
    <w:p w:rsidR="00127DF0" w:rsidRPr="000D2A67" w:rsidRDefault="00127DF0" w:rsidP="00127DF0">
      <w:pPr>
        <w:jc w:val="both"/>
        <w:rPr>
          <w:rFonts w:cstheme="minorHAnsi"/>
          <w:sz w:val="20"/>
          <w:szCs w:val="20"/>
        </w:rPr>
      </w:pPr>
      <w:r w:rsidRPr="000D2A67">
        <w:rPr>
          <w:rFonts w:cstheme="minorHAnsi"/>
          <w:sz w:val="20"/>
          <w:szCs w:val="20"/>
        </w:rPr>
        <w:t>PODDZIAŁANIE 6.2.</w:t>
      </w:r>
      <w:r w:rsidR="001A089F">
        <w:rPr>
          <w:rFonts w:cstheme="minorHAnsi"/>
          <w:sz w:val="20"/>
          <w:szCs w:val="20"/>
        </w:rPr>
        <w:t>2</w:t>
      </w:r>
      <w:r w:rsidRPr="000D2A67">
        <w:rPr>
          <w:rFonts w:cstheme="minorHAnsi"/>
          <w:sz w:val="20"/>
          <w:szCs w:val="20"/>
        </w:rPr>
        <w:t>. Rozwój usług społecznych</w:t>
      </w:r>
    </w:p>
    <w:p w:rsidR="00127DF0" w:rsidRPr="000D2A67" w:rsidRDefault="00127DF0" w:rsidP="00127DF0">
      <w:pPr>
        <w:jc w:val="both"/>
        <w:rPr>
          <w:rFonts w:cstheme="minorHAnsi"/>
          <w:color w:val="000000"/>
          <w:sz w:val="20"/>
          <w:szCs w:val="20"/>
        </w:rPr>
      </w:pPr>
      <w:r w:rsidRPr="000D2A67">
        <w:rPr>
          <w:rFonts w:cstheme="minorHAnsi"/>
          <w:bCs/>
          <w:color w:val="000000"/>
          <w:sz w:val="20"/>
          <w:szCs w:val="20"/>
        </w:rPr>
        <w:t xml:space="preserve">Umowa o dofinansowanie projektu nr </w:t>
      </w:r>
      <w:r w:rsidRPr="000D2A67">
        <w:rPr>
          <w:rFonts w:cstheme="minorHAnsi"/>
          <w:color w:val="000000"/>
          <w:sz w:val="20"/>
          <w:szCs w:val="20"/>
        </w:rPr>
        <w:t>RPPM.06.02.0</w:t>
      </w:r>
      <w:r w:rsidR="001A089F">
        <w:rPr>
          <w:rFonts w:cstheme="minorHAnsi"/>
          <w:color w:val="000000"/>
          <w:sz w:val="20"/>
          <w:szCs w:val="20"/>
        </w:rPr>
        <w:t>2</w:t>
      </w:r>
      <w:r w:rsidRPr="000D2A67">
        <w:rPr>
          <w:rFonts w:cstheme="minorHAnsi"/>
          <w:color w:val="000000"/>
          <w:sz w:val="20"/>
          <w:szCs w:val="20"/>
        </w:rPr>
        <w:t>-22-00</w:t>
      </w:r>
      <w:r w:rsidR="001A089F">
        <w:rPr>
          <w:rFonts w:cstheme="minorHAnsi"/>
          <w:color w:val="000000"/>
          <w:sz w:val="20"/>
          <w:szCs w:val="20"/>
        </w:rPr>
        <w:t>2</w:t>
      </w:r>
      <w:r w:rsidRPr="000D2A67">
        <w:rPr>
          <w:rFonts w:cstheme="minorHAnsi"/>
          <w:color w:val="000000"/>
          <w:sz w:val="20"/>
          <w:szCs w:val="20"/>
        </w:rPr>
        <w:t>9/17-0</w:t>
      </w:r>
      <w:r w:rsidR="001A089F">
        <w:rPr>
          <w:rFonts w:cstheme="minorHAnsi"/>
          <w:color w:val="000000"/>
          <w:sz w:val="20"/>
          <w:szCs w:val="20"/>
        </w:rPr>
        <w:t>1</w:t>
      </w:r>
    </w:p>
    <w:p w:rsidR="00127DF0" w:rsidRDefault="00127DF0" w:rsidP="00127DF0">
      <w:pPr>
        <w:jc w:val="center"/>
      </w:pPr>
    </w:p>
    <w:p w:rsidR="00251A88" w:rsidRPr="00DB74AF" w:rsidRDefault="00251A88" w:rsidP="00251A88">
      <w:pPr>
        <w:jc w:val="center"/>
      </w:pPr>
    </w:p>
    <w:p w:rsidR="00251A88" w:rsidRPr="00C955A1" w:rsidRDefault="00251A88" w:rsidP="00251A88">
      <w:pPr>
        <w:rPr>
          <w:color w:val="FF0000"/>
        </w:rPr>
      </w:pPr>
      <w:r w:rsidRPr="00C955A1">
        <w:rPr>
          <w:color w:val="FF0000"/>
        </w:rPr>
        <w:t>Proszę uzupełnić drukowanymi literami lub wstawić znak „x” w wybrane pola.</w:t>
      </w:r>
    </w:p>
    <w:p w:rsidR="00C955A1" w:rsidRDefault="00C955A1" w:rsidP="00251A88"/>
    <w:p w:rsidR="00C955A1" w:rsidRPr="00DB74AF" w:rsidRDefault="00C955A1" w:rsidP="00251A88"/>
    <w:p w:rsidR="00251A88" w:rsidRDefault="00251A88" w:rsidP="00251A88">
      <w:pPr>
        <w:rPr>
          <w:b/>
          <w:u w:val="single"/>
        </w:rPr>
      </w:pPr>
      <w:r w:rsidRPr="009721B3">
        <w:rPr>
          <w:b/>
          <w:u w:val="single"/>
        </w:rPr>
        <w:t>DANE OSOBOWE</w:t>
      </w:r>
      <w:r w:rsidR="004A39DC">
        <w:rPr>
          <w:b/>
          <w:u w:val="single"/>
        </w:rPr>
        <w:t>:</w:t>
      </w:r>
    </w:p>
    <w:p w:rsidR="0080739D" w:rsidRPr="009721B3" w:rsidRDefault="0080739D" w:rsidP="00251A88">
      <w:pPr>
        <w:rPr>
          <w:b/>
          <w:u w:val="single"/>
        </w:rPr>
      </w:pPr>
    </w:p>
    <w:p w:rsidR="00251A88" w:rsidRDefault="00251A88" w:rsidP="00251A88">
      <w:pPr>
        <w:rPr>
          <w:b/>
        </w:rPr>
      </w:pPr>
      <w:r w:rsidRPr="009721B3">
        <w:rPr>
          <w:b/>
        </w:rPr>
        <w:t>Imię:</w:t>
      </w:r>
      <w:r w:rsidR="0080739D">
        <w:rPr>
          <w:b/>
        </w:rPr>
        <w:t>………………………………</w:t>
      </w:r>
      <w:r w:rsidR="00C955A1">
        <w:rPr>
          <w:b/>
        </w:rPr>
        <w:t>…………….</w:t>
      </w:r>
    </w:p>
    <w:p w:rsidR="0080739D" w:rsidRPr="009721B3" w:rsidRDefault="0080739D" w:rsidP="00251A88">
      <w:pPr>
        <w:rPr>
          <w:b/>
        </w:rPr>
      </w:pPr>
    </w:p>
    <w:p w:rsidR="00251A88" w:rsidRDefault="00251A88" w:rsidP="00251A88">
      <w:pPr>
        <w:rPr>
          <w:b/>
        </w:rPr>
      </w:pPr>
      <w:r w:rsidRPr="009721B3">
        <w:rPr>
          <w:b/>
        </w:rPr>
        <w:t xml:space="preserve">Nazwisko: </w:t>
      </w:r>
      <w:r w:rsidR="0080739D">
        <w:rPr>
          <w:b/>
        </w:rPr>
        <w:t>…………………………………</w:t>
      </w:r>
      <w:r w:rsidR="00C955A1">
        <w:rPr>
          <w:b/>
        </w:rPr>
        <w:t>…..</w:t>
      </w:r>
      <w:bookmarkStart w:id="0" w:name="_GoBack"/>
      <w:bookmarkEnd w:id="0"/>
    </w:p>
    <w:p w:rsidR="0080739D" w:rsidRPr="009721B3" w:rsidRDefault="0080739D" w:rsidP="00251A88">
      <w:pPr>
        <w:rPr>
          <w:b/>
        </w:rPr>
      </w:pPr>
    </w:p>
    <w:p w:rsidR="00251A88" w:rsidRDefault="00251A88" w:rsidP="00251A88">
      <w:pPr>
        <w:rPr>
          <w:b/>
        </w:rPr>
      </w:pPr>
      <w:r w:rsidRPr="009721B3">
        <w:rPr>
          <w:b/>
        </w:rPr>
        <w:t xml:space="preserve">PESEL: </w:t>
      </w:r>
      <w:r w:rsidR="00C955A1">
        <w:rPr>
          <w:b/>
        </w:rPr>
        <w:t>…………………………………………</w:t>
      </w:r>
    </w:p>
    <w:p w:rsidR="0080739D" w:rsidRPr="009721B3" w:rsidRDefault="0080739D" w:rsidP="00251A88">
      <w:pPr>
        <w:rPr>
          <w:b/>
        </w:rPr>
      </w:pPr>
    </w:p>
    <w:p w:rsidR="00251A88" w:rsidRDefault="00251A88" w:rsidP="00251A88">
      <w:pPr>
        <w:rPr>
          <w:b/>
        </w:rPr>
      </w:pPr>
      <w:r>
        <w:rPr>
          <w:b/>
        </w:rPr>
        <w:t xml:space="preserve">Seria i numer dowodu osobistego: </w:t>
      </w:r>
      <w:r w:rsidR="00C955A1">
        <w:rPr>
          <w:b/>
        </w:rPr>
        <w:t>…………………………………..</w:t>
      </w:r>
    </w:p>
    <w:p w:rsidR="0080739D" w:rsidRDefault="0080739D" w:rsidP="00251A88">
      <w:pPr>
        <w:rPr>
          <w:b/>
        </w:rPr>
      </w:pPr>
    </w:p>
    <w:p w:rsidR="00251A88" w:rsidRDefault="0080739D" w:rsidP="00251A88">
      <w:r w:rsidRPr="009721B3"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086237" wp14:editId="38AC8144">
                <wp:simplePos x="0" y="0"/>
                <wp:positionH relativeFrom="column">
                  <wp:posOffset>1087120</wp:posOffset>
                </wp:positionH>
                <wp:positionV relativeFrom="paragraph">
                  <wp:posOffset>19050</wp:posOffset>
                </wp:positionV>
                <wp:extent cx="137795" cy="127000"/>
                <wp:effectExtent l="0" t="0" r="14605" b="2540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96BC2F" id="Prostokąt 5" o:spid="_x0000_s1026" style="position:absolute;margin-left:85.6pt;margin-top:1.5pt;width:10.85pt;height:1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" filled="f" strokecolor="black [3213]" strokeweight=".25pt"/>
            </w:pict>
          </mc:Fallback>
        </mc:AlternateContent>
      </w:r>
      <w:r w:rsidRPr="009721B3"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4A9D6C" wp14:editId="38861CB7">
                <wp:simplePos x="0" y="0"/>
                <wp:positionH relativeFrom="column">
                  <wp:posOffset>624150</wp:posOffset>
                </wp:positionH>
                <wp:positionV relativeFrom="paragraph">
                  <wp:posOffset>27305</wp:posOffset>
                </wp:positionV>
                <wp:extent cx="137795" cy="127000"/>
                <wp:effectExtent l="0" t="0" r="14605" b="25400"/>
                <wp:wrapNone/>
                <wp:docPr id="14" name="Prostoką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F73BA4" id="Prostokąt 14" o:spid="_x0000_s1026" style="position:absolute;margin-left:49.15pt;margin-top:2.15pt;width:10.85pt;height:1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" filled="f" strokecolor="black [3213]" strokeweight=".25pt"/>
            </w:pict>
          </mc:Fallback>
        </mc:AlternateContent>
      </w:r>
      <w:r w:rsidR="00251A88" w:rsidRPr="009721B3">
        <w:rPr>
          <w:b/>
        </w:rPr>
        <w:t xml:space="preserve">Płeć: </w:t>
      </w:r>
      <w:r w:rsidR="00251A88" w:rsidRPr="009721B3">
        <w:rPr>
          <w:b/>
        </w:rPr>
        <w:tab/>
      </w:r>
      <w:r w:rsidR="00251A88" w:rsidRPr="009721B3">
        <w:t>K</w:t>
      </w:r>
      <w:r w:rsidR="00251A88" w:rsidRPr="009721B3">
        <w:tab/>
        <w:t>M</w:t>
      </w:r>
    </w:p>
    <w:p w:rsidR="0080739D" w:rsidRPr="009721B3" w:rsidRDefault="0080739D" w:rsidP="00251A88"/>
    <w:p w:rsidR="00251A88" w:rsidRDefault="00251A88" w:rsidP="00251A88">
      <w:pPr>
        <w:rPr>
          <w:b/>
        </w:rPr>
      </w:pPr>
      <w:r>
        <w:rPr>
          <w:b/>
        </w:rPr>
        <w:t xml:space="preserve">Data </w:t>
      </w:r>
      <w:r w:rsidR="0080739D">
        <w:rPr>
          <w:b/>
        </w:rPr>
        <w:t>urodzenia (DD/MM/RRRR) …………………………………………………</w:t>
      </w:r>
      <w:r w:rsidR="00C955A1">
        <w:rPr>
          <w:b/>
        </w:rPr>
        <w:t>…..</w:t>
      </w:r>
    </w:p>
    <w:p w:rsidR="0080739D" w:rsidRDefault="0080739D" w:rsidP="00251A88">
      <w:pPr>
        <w:rPr>
          <w:b/>
        </w:rPr>
      </w:pPr>
    </w:p>
    <w:p w:rsidR="00251A88" w:rsidRDefault="00251A88" w:rsidP="00251A88">
      <w:pPr>
        <w:rPr>
          <w:b/>
        </w:rPr>
      </w:pPr>
      <w:r w:rsidRPr="009721B3">
        <w:rPr>
          <w:b/>
        </w:rPr>
        <w:t xml:space="preserve">Wiek w chwili przystąpienia do projektu: </w:t>
      </w:r>
      <w:r w:rsidR="0080739D">
        <w:rPr>
          <w:b/>
        </w:rPr>
        <w:t>………………………………………….</w:t>
      </w:r>
    </w:p>
    <w:p w:rsidR="0080739D" w:rsidRPr="009721B3" w:rsidRDefault="0080739D" w:rsidP="00251A88">
      <w:pPr>
        <w:rPr>
          <w:b/>
        </w:rPr>
      </w:pPr>
    </w:p>
    <w:p w:rsidR="0080739D" w:rsidRDefault="00251A88" w:rsidP="00251A88">
      <w:pPr>
        <w:rPr>
          <w:b/>
        </w:rPr>
      </w:pPr>
      <w:r w:rsidRPr="009721B3">
        <w:rPr>
          <w:b/>
        </w:rPr>
        <w:t>Wykształcenie:</w:t>
      </w:r>
    </w:p>
    <w:p w:rsidR="0080739D" w:rsidRDefault="0080739D" w:rsidP="00251A88">
      <w:pPr>
        <w:rPr>
          <w:b/>
        </w:rPr>
      </w:pPr>
    </w:p>
    <w:p w:rsidR="0080739D" w:rsidRDefault="0080739D" w:rsidP="0080739D">
      <w:pPr>
        <w:ind w:firstLine="708"/>
      </w:pPr>
      <w:r w:rsidRPr="009721B3"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D5FB3C" wp14:editId="561401C4">
                <wp:simplePos x="0" y="0"/>
                <wp:positionH relativeFrom="column">
                  <wp:posOffset>60325</wp:posOffset>
                </wp:positionH>
                <wp:positionV relativeFrom="paragraph">
                  <wp:posOffset>35770</wp:posOffset>
                </wp:positionV>
                <wp:extent cx="137795" cy="127000"/>
                <wp:effectExtent l="0" t="0" r="14605" b="25400"/>
                <wp:wrapNone/>
                <wp:docPr id="19" name="Prostoką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863596" id="Prostokąt 19" o:spid="_x0000_s1026" style="position:absolute;margin-left:4.75pt;margin-top:2.8pt;width:10.85pt;height:10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" filled="f" strokecolor="black [3213]" strokeweight=".25pt"/>
            </w:pict>
          </mc:Fallback>
        </mc:AlternateContent>
      </w:r>
      <w:r w:rsidR="00251A88" w:rsidRPr="009721B3">
        <w:t>Niższe niż podstawowe</w:t>
      </w:r>
    </w:p>
    <w:p w:rsidR="0080739D" w:rsidRDefault="00251A88" w:rsidP="0080739D">
      <w:pPr>
        <w:ind w:firstLine="708"/>
      </w:pPr>
      <w:r w:rsidRPr="006C10FF">
        <w:rPr>
          <w:color w:val="FFFFFF" w:themeColor="background1"/>
        </w:rPr>
        <w:t>,</w:t>
      </w:r>
      <w:r>
        <w:t xml:space="preserve"> </w:t>
      </w:r>
      <w:r w:rsidRPr="009721B3">
        <w:tab/>
      </w:r>
    </w:p>
    <w:p w:rsidR="0080739D" w:rsidRDefault="0080739D" w:rsidP="0080739D">
      <w:pPr>
        <w:ind w:firstLine="708"/>
      </w:pPr>
      <w:r w:rsidRPr="009721B3"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94954B" wp14:editId="573036F6">
                <wp:simplePos x="0" y="0"/>
                <wp:positionH relativeFrom="column">
                  <wp:posOffset>58420</wp:posOffset>
                </wp:positionH>
                <wp:positionV relativeFrom="paragraph">
                  <wp:posOffset>47625</wp:posOffset>
                </wp:positionV>
                <wp:extent cx="137795" cy="127000"/>
                <wp:effectExtent l="0" t="0" r="14605" b="25400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63CB75" id="Prostokąt 8" o:spid="_x0000_s1026" style="position:absolute;margin-left:4.6pt;margin-top:3.75pt;width:10.85pt;height:10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" filled="f" strokecolor="black [3213]" strokeweight=".25pt"/>
            </w:pict>
          </mc:Fallback>
        </mc:AlternateContent>
      </w:r>
      <w:r w:rsidR="00251A88" w:rsidRPr="009721B3">
        <w:t>Podstawowe</w:t>
      </w:r>
      <w:r w:rsidR="00251A88" w:rsidRPr="009721B3">
        <w:tab/>
      </w:r>
    </w:p>
    <w:p w:rsidR="0080739D" w:rsidRDefault="00251A88" w:rsidP="0080739D">
      <w:pPr>
        <w:ind w:firstLine="708"/>
      </w:pPr>
      <w:r>
        <w:tab/>
      </w:r>
    </w:p>
    <w:p w:rsidR="0080739D" w:rsidRDefault="0080739D" w:rsidP="0080739D">
      <w:pPr>
        <w:ind w:firstLine="708"/>
      </w:pPr>
      <w:r w:rsidRPr="009721B3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B9579A" wp14:editId="34629FCA">
                <wp:simplePos x="0" y="0"/>
                <wp:positionH relativeFrom="column">
                  <wp:posOffset>59690</wp:posOffset>
                </wp:positionH>
                <wp:positionV relativeFrom="paragraph">
                  <wp:posOffset>3810</wp:posOffset>
                </wp:positionV>
                <wp:extent cx="137795" cy="127000"/>
                <wp:effectExtent l="0" t="0" r="14605" b="25400"/>
                <wp:wrapNone/>
                <wp:docPr id="9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E50E5B" id="Prostokąt 9" o:spid="_x0000_s1026" style="position:absolute;margin-left:4.7pt;margin-top:.3pt;width:10.85pt;height:10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" filled="f" strokecolor="black [3213]" strokeweight=".25pt"/>
            </w:pict>
          </mc:Fallback>
        </mc:AlternateContent>
      </w:r>
      <w:r w:rsidR="00251A88" w:rsidRPr="009721B3">
        <w:t>Gimnazjalne</w:t>
      </w:r>
      <w:r w:rsidR="00251A88" w:rsidRPr="009721B3">
        <w:tab/>
      </w:r>
    </w:p>
    <w:p w:rsidR="0080739D" w:rsidRDefault="00251A88" w:rsidP="0080739D">
      <w:pPr>
        <w:ind w:firstLine="708"/>
      </w:pPr>
      <w:r w:rsidRPr="009721B3">
        <w:tab/>
      </w:r>
    </w:p>
    <w:p w:rsidR="0080739D" w:rsidRDefault="0080739D" w:rsidP="0080739D">
      <w:pPr>
        <w:ind w:firstLine="708"/>
      </w:pPr>
      <w:r w:rsidRPr="009721B3"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98D0FD" wp14:editId="6F96541F">
                <wp:simplePos x="0" y="0"/>
                <wp:positionH relativeFrom="column">
                  <wp:posOffset>59055</wp:posOffset>
                </wp:positionH>
                <wp:positionV relativeFrom="paragraph">
                  <wp:posOffset>10795</wp:posOffset>
                </wp:positionV>
                <wp:extent cx="137795" cy="127000"/>
                <wp:effectExtent l="0" t="0" r="14605" b="25400"/>
                <wp:wrapNone/>
                <wp:docPr id="17" name="Prostoką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EC8C60" id="Prostokąt 17" o:spid="_x0000_s1026" style="position:absolute;margin-left:4.65pt;margin-top:.85pt;width:10.85pt;height:1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" filled="f" strokecolor="black [3213]" strokeweight=".25pt"/>
            </w:pict>
          </mc:Fallback>
        </mc:AlternateContent>
      </w:r>
      <w:r w:rsidR="00251A88" w:rsidRPr="009721B3">
        <w:t>Ponadgimnazjalne</w:t>
      </w:r>
      <w:r w:rsidR="00251A88" w:rsidRPr="009721B3">
        <w:tab/>
      </w:r>
    </w:p>
    <w:p w:rsidR="0080739D" w:rsidRDefault="00251A88" w:rsidP="0080739D">
      <w:pPr>
        <w:ind w:firstLine="708"/>
      </w:pPr>
      <w:r w:rsidRPr="009721B3">
        <w:tab/>
      </w:r>
    </w:p>
    <w:p w:rsidR="0080739D" w:rsidRDefault="0080739D" w:rsidP="0080739D">
      <w:pPr>
        <w:ind w:firstLine="708"/>
      </w:pPr>
      <w:r w:rsidRPr="009721B3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5261DC6" wp14:editId="52512027">
                <wp:simplePos x="0" y="0"/>
                <wp:positionH relativeFrom="column">
                  <wp:posOffset>60960</wp:posOffset>
                </wp:positionH>
                <wp:positionV relativeFrom="paragraph">
                  <wp:posOffset>15875</wp:posOffset>
                </wp:positionV>
                <wp:extent cx="137795" cy="127000"/>
                <wp:effectExtent l="0" t="0" r="14605" b="25400"/>
                <wp:wrapNone/>
                <wp:docPr id="16" name="Prostoką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E7E296" id="Prostokąt 16" o:spid="_x0000_s1026" style="position:absolute;margin-left:4.8pt;margin-top:1.25pt;width:10.85pt;height:1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" filled="f" strokecolor="black [3213]" strokeweight=".25pt"/>
            </w:pict>
          </mc:Fallback>
        </mc:AlternateContent>
      </w:r>
      <w:r w:rsidR="00251A88" w:rsidRPr="009721B3">
        <w:t>Policealne</w:t>
      </w:r>
      <w:r w:rsidR="00251A88" w:rsidRPr="009721B3">
        <w:tab/>
      </w:r>
    </w:p>
    <w:p w:rsidR="0080739D" w:rsidRDefault="00251A88" w:rsidP="0080739D">
      <w:pPr>
        <w:ind w:firstLine="708"/>
      </w:pPr>
      <w:r w:rsidRPr="009721B3">
        <w:tab/>
      </w:r>
    </w:p>
    <w:p w:rsidR="00251A88" w:rsidRDefault="0080739D" w:rsidP="0080739D">
      <w:pPr>
        <w:ind w:firstLine="708"/>
      </w:pPr>
      <w:r w:rsidRPr="009721B3"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5476AF" wp14:editId="5E59F888">
                <wp:simplePos x="0" y="0"/>
                <wp:positionH relativeFrom="column">
                  <wp:posOffset>58420</wp:posOffset>
                </wp:positionH>
                <wp:positionV relativeFrom="paragraph">
                  <wp:posOffset>5715</wp:posOffset>
                </wp:positionV>
                <wp:extent cx="137795" cy="127000"/>
                <wp:effectExtent l="0" t="0" r="14605" b="25400"/>
                <wp:wrapNone/>
                <wp:docPr id="23" name="Prostoką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27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A9A37D" id="Prostokąt 23" o:spid="_x0000_s1026" style="position:absolute;margin-left:4.6pt;margin-top:.45pt;width:10.85pt;height:10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" filled="f" strokecolor="black [3213]" strokeweight=".25pt"/>
            </w:pict>
          </mc:Fallback>
        </mc:AlternateContent>
      </w:r>
      <w:r w:rsidR="00251A88" w:rsidRPr="009721B3">
        <w:t>Wyższe</w:t>
      </w:r>
    </w:p>
    <w:p w:rsidR="00C03FEB" w:rsidRDefault="00C03FEB" w:rsidP="0080739D">
      <w:pPr>
        <w:ind w:firstLine="708"/>
      </w:pPr>
    </w:p>
    <w:p w:rsidR="0080739D" w:rsidRPr="009721B3" w:rsidRDefault="0080739D" w:rsidP="0080739D">
      <w:pPr>
        <w:ind w:firstLine="708"/>
      </w:pPr>
    </w:p>
    <w:p w:rsidR="00251A88" w:rsidRDefault="00251A88" w:rsidP="00251A88">
      <w:pPr>
        <w:rPr>
          <w:b/>
          <w:u w:val="single"/>
        </w:rPr>
      </w:pPr>
      <w:r w:rsidRPr="009721B3">
        <w:rPr>
          <w:b/>
          <w:u w:val="single"/>
        </w:rPr>
        <w:t>DANE KONTAKTOWE</w:t>
      </w:r>
    </w:p>
    <w:p w:rsidR="0080739D" w:rsidRDefault="0080739D" w:rsidP="00251A88">
      <w:pPr>
        <w:rPr>
          <w:b/>
          <w:u w:val="single"/>
        </w:rPr>
      </w:pPr>
    </w:p>
    <w:p w:rsidR="00C03FEB" w:rsidRDefault="00251A88" w:rsidP="00251A88">
      <w:pPr>
        <w:rPr>
          <w:b/>
        </w:rPr>
      </w:pPr>
      <w:r>
        <w:rPr>
          <w:b/>
        </w:rPr>
        <w:t>Kraj:</w:t>
      </w:r>
      <w:r w:rsidR="00C03FEB">
        <w:rPr>
          <w:b/>
        </w:rPr>
        <w:t>……………………………………………….</w:t>
      </w:r>
    </w:p>
    <w:p w:rsidR="00C03FEB" w:rsidRDefault="00251A88" w:rsidP="00251A8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C03FEB" w:rsidRDefault="00251A88" w:rsidP="00251A88">
      <w:pPr>
        <w:rPr>
          <w:b/>
        </w:rPr>
      </w:pPr>
      <w:r w:rsidRPr="009721B3">
        <w:rPr>
          <w:b/>
        </w:rPr>
        <w:t>Województwo:</w:t>
      </w:r>
      <w:r w:rsidR="00C03FEB">
        <w:rPr>
          <w:b/>
        </w:rPr>
        <w:t>…………………………………..</w:t>
      </w:r>
      <w:r w:rsidRPr="009721B3">
        <w:rPr>
          <w:b/>
        </w:rPr>
        <w:tab/>
      </w:r>
    </w:p>
    <w:p w:rsidR="00251A88" w:rsidRPr="0080739D" w:rsidRDefault="00251A88" w:rsidP="00251A88">
      <w:pPr>
        <w:rPr>
          <w:b/>
        </w:rPr>
      </w:pPr>
      <w:r w:rsidRPr="009721B3">
        <w:rPr>
          <w:b/>
        </w:rPr>
        <w:tab/>
      </w:r>
      <w:r w:rsidRPr="009721B3">
        <w:rPr>
          <w:b/>
        </w:rPr>
        <w:tab/>
      </w:r>
      <w:r w:rsidRPr="009721B3">
        <w:rPr>
          <w:b/>
        </w:rPr>
        <w:tab/>
      </w:r>
      <w:r w:rsidRPr="009721B3">
        <w:rPr>
          <w:b/>
        </w:rPr>
        <w:tab/>
      </w:r>
    </w:p>
    <w:p w:rsidR="00C03FEB" w:rsidRDefault="00C03FEB" w:rsidP="00251A88">
      <w:pPr>
        <w:rPr>
          <w:b/>
        </w:rPr>
      </w:pPr>
      <w:r>
        <w:rPr>
          <w:b/>
        </w:rPr>
        <w:t>Powiat:……………………………………………</w:t>
      </w:r>
      <w:r w:rsidR="00251A88">
        <w:rPr>
          <w:b/>
        </w:rPr>
        <w:tab/>
      </w:r>
    </w:p>
    <w:p w:rsidR="00C03FEB" w:rsidRDefault="00251A88" w:rsidP="00251A8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0739D">
        <w:rPr>
          <w:b/>
        </w:rPr>
        <w:tab/>
      </w:r>
    </w:p>
    <w:p w:rsidR="00C03FEB" w:rsidRDefault="00251A88" w:rsidP="00251A88">
      <w:pPr>
        <w:rPr>
          <w:b/>
        </w:rPr>
      </w:pPr>
      <w:r>
        <w:rPr>
          <w:b/>
        </w:rPr>
        <w:t>Gmina:</w:t>
      </w:r>
      <w:r w:rsidR="00C03FEB">
        <w:rPr>
          <w:b/>
        </w:rPr>
        <w:t>……………………………………………</w:t>
      </w:r>
    </w:p>
    <w:p w:rsidR="0080739D" w:rsidRDefault="00251A88" w:rsidP="00251A88">
      <w:pPr>
        <w:rPr>
          <w:b/>
        </w:rPr>
      </w:pPr>
      <w:r>
        <w:rPr>
          <w:b/>
        </w:rPr>
        <w:tab/>
      </w:r>
      <w:r w:rsidRPr="009721B3">
        <w:rPr>
          <w:b/>
        </w:rPr>
        <w:tab/>
      </w:r>
      <w:r w:rsidRPr="009721B3">
        <w:rPr>
          <w:b/>
        </w:rPr>
        <w:tab/>
      </w:r>
    </w:p>
    <w:p w:rsidR="00C03FEB" w:rsidRDefault="00251A88" w:rsidP="00251A88">
      <w:pPr>
        <w:rPr>
          <w:b/>
          <w:noProof/>
        </w:rPr>
      </w:pPr>
      <w:r w:rsidRPr="009721B3">
        <w:rPr>
          <w:b/>
        </w:rPr>
        <w:t>Miejscowość:</w:t>
      </w:r>
      <w:r w:rsidR="00C03FEB">
        <w:rPr>
          <w:b/>
          <w:noProof/>
        </w:rPr>
        <w:t>……………………………………</w:t>
      </w:r>
    </w:p>
    <w:p w:rsidR="0080739D" w:rsidRDefault="00251A88" w:rsidP="00251A88">
      <w:pPr>
        <w:rPr>
          <w:b/>
        </w:rPr>
      </w:pPr>
      <w:r w:rsidRPr="009721B3">
        <w:rPr>
          <w:b/>
        </w:rPr>
        <w:tab/>
      </w:r>
      <w:r w:rsidRPr="009721B3">
        <w:rPr>
          <w:b/>
        </w:rPr>
        <w:tab/>
      </w:r>
      <w:r w:rsidRPr="009721B3">
        <w:rPr>
          <w:b/>
        </w:rPr>
        <w:tab/>
      </w:r>
      <w:r w:rsidRPr="009721B3">
        <w:rPr>
          <w:b/>
        </w:rPr>
        <w:tab/>
      </w:r>
      <w:r w:rsidRPr="009721B3">
        <w:rPr>
          <w:b/>
        </w:rPr>
        <w:tab/>
      </w:r>
      <w:r w:rsidRPr="009721B3">
        <w:rPr>
          <w:b/>
        </w:rPr>
        <w:tab/>
      </w:r>
      <w:r w:rsidR="0080739D">
        <w:rPr>
          <w:b/>
        </w:rPr>
        <w:t xml:space="preserve">   </w:t>
      </w:r>
    </w:p>
    <w:p w:rsidR="00251A88" w:rsidRDefault="00251A88" w:rsidP="00251A88">
      <w:pPr>
        <w:rPr>
          <w:b/>
        </w:rPr>
      </w:pPr>
      <w:r>
        <w:rPr>
          <w:b/>
        </w:rPr>
        <w:t>Kod pocztowy:</w:t>
      </w:r>
      <w:r w:rsidR="00C03FEB">
        <w:rPr>
          <w:b/>
        </w:rPr>
        <w:t>………………………………….</w:t>
      </w:r>
    </w:p>
    <w:p w:rsidR="00C03FEB" w:rsidRDefault="00C03FEB" w:rsidP="00251A88">
      <w:pPr>
        <w:rPr>
          <w:b/>
        </w:rPr>
      </w:pPr>
    </w:p>
    <w:p w:rsidR="0080739D" w:rsidRDefault="00C03FEB" w:rsidP="00251A88">
      <w:pPr>
        <w:rPr>
          <w:b/>
        </w:rPr>
      </w:pPr>
      <w:r>
        <w:rPr>
          <w:b/>
        </w:rPr>
        <w:t>Ulica:</w:t>
      </w:r>
      <w:r>
        <w:rPr>
          <w:b/>
        </w:rPr>
        <w:tab/>
        <w:t>…………………………………………….</w:t>
      </w:r>
    </w:p>
    <w:p w:rsidR="00C03FEB" w:rsidRDefault="00C03FEB" w:rsidP="00251A88">
      <w:pPr>
        <w:rPr>
          <w:b/>
        </w:rPr>
      </w:pPr>
    </w:p>
    <w:p w:rsidR="0080739D" w:rsidRDefault="00251A88" w:rsidP="00251A88">
      <w:pPr>
        <w:rPr>
          <w:b/>
        </w:rPr>
      </w:pPr>
      <w:r w:rsidRPr="009721B3">
        <w:rPr>
          <w:b/>
        </w:rPr>
        <w:t>nr budynku:</w:t>
      </w:r>
      <w:r w:rsidRPr="009721B3">
        <w:rPr>
          <w:b/>
        </w:rPr>
        <w:tab/>
      </w:r>
      <w:r w:rsidR="00C03FEB">
        <w:rPr>
          <w:b/>
        </w:rPr>
        <w:t>…………………………………….</w:t>
      </w:r>
    </w:p>
    <w:p w:rsidR="00C03FEB" w:rsidRDefault="00C03FEB" w:rsidP="00251A88">
      <w:pPr>
        <w:rPr>
          <w:b/>
        </w:rPr>
      </w:pPr>
    </w:p>
    <w:p w:rsidR="0080739D" w:rsidRDefault="00251A88" w:rsidP="00251A88">
      <w:pPr>
        <w:rPr>
          <w:b/>
        </w:rPr>
      </w:pPr>
      <w:r w:rsidRPr="009721B3">
        <w:rPr>
          <w:b/>
        </w:rPr>
        <w:t>nr lokalu:</w:t>
      </w:r>
      <w:r w:rsidR="00C03FEB">
        <w:rPr>
          <w:b/>
        </w:rPr>
        <w:t>………………………………………..</w:t>
      </w:r>
    </w:p>
    <w:p w:rsidR="00C03FEB" w:rsidRDefault="00C03FEB" w:rsidP="00251A88">
      <w:pPr>
        <w:rPr>
          <w:b/>
        </w:rPr>
      </w:pPr>
    </w:p>
    <w:p w:rsidR="00251A88" w:rsidRDefault="00251A88" w:rsidP="00251A88">
      <w:pPr>
        <w:rPr>
          <w:b/>
        </w:rPr>
      </w:pPr>
      <w:r w:rsidRPr="009721B3">
        <w:rPr>
          <w:b/>
        </w:rPr>
        <w:t>tel.:</w:t>
      </w:r>
      <w:r w:rsidR="00C03FEB">
        <w:rPr>
          <w:b/>
        </w:rPr>
        <w:t>……………………………………………….</w:t>
      </w:r>
    </w:p>
    <w:p w:rsidR="00C03FEB" w:rsidRDefault="00C03FEB" w:rsidP="00251A88">
      <w:pPr>
        <w:rPr>
          <w:b/>
        </w:rPr>
      </w:pPr>
    </w:p>
    <w:p w:rsidR="00251A88" w:rsidRDefault="00251A88" w:rsidP="00251A88">
      <w:pPr>
        <w:rPr>
          <w:b/>
        </w:rPr>
      </w:pPr>
      <w:r w:rsidRPr="009721B3">
        <w:rPr>
          <w:b/>
        </w:rPr>
        <w:t xml:space="preserve">e-mail: </w:t>
      </w:r>
      <w:r w:rsidR="00C03FEB">
        <w:rPr>
          <w:b/>
        </w:rPr>
        <w:t>…………………………………………...</w:t>
      </w:r>
    </w:p>
    <w:p w:rsidR="00C03FEB" w:rsidRPr="009721B3" w:rsidRDefault="00C03FEB" w:rsidP="00251A88">
      <w:pPr>
        <w:rPr>
          <w:b/>
        </w:rPr>
      </w:pPr>
    </w:p>
    <w:p w:rsidR="00251A88" w:rsidRPr="00C955A1" w:rsidRDefault="00251A88" w:rsidP="00251A88">
      <w:pPr>
        <w:rPr>
          <w:b/>
          <w:u w:val="single"/>
        </w:rPr>
      </w:pPr>
      <w:r w:rsidRPr="00C955A1">
        <w:rPr>
          <w:b/>
          <w:u w:val="single"/>
        </w:rPr>
        <w:t>ADRES ZAMIESZKANIA (wypełnić jeżeli jest inny niż powyższy)</w:t>
      </w:r>
    </w:p>
    <w:p w:rsidR="00C03FEB" w:rsidRPr="009721B3" w:rsidRDefault="00C03FEB" w:rsidP="00251A88">
      <w:pPr>
        <w:rPr>
          <w:b/>
        </w:rPr>
      </w:pPr>
    </w:p>
    <w:p w:rsidR="0080739D" w:rsidRDefault="00251A88" w:rsidP="00251A88">
      <w:pPr>
        <w:rPr>
          <w:b/>
        </w:rPr>
      </w:pPr>
      <w:r w:rsidRPr="009721B3">
        <w:rPr>
          <w:b/>
        </w:rPr>
        <w:t>Miejscowość:</w:t>
      </w:r>
      <w:r w:rsidR="00C03FEB">
        <w:rPr>
          <w:b/>
        </w:rPr>
        <w:t>…………………………………..</w:t>
      </w:r>
      <w:r w:rsidRPr="009721B3">
        <w:rPr>
          <w:b/>
          <w:noProof/>
        </w:rPr>
        <w:t xml:space="preserve"> </w:t>
      </w:r>
      <w:r w:rsidRPr="009721B3">
        <w:rPr>
          <w:b/>
        </w:rPr>
        <w:tab/>
      </w:r>
      <w:r w:rsidRPr="009721B3">
        <w:rPr>
          <w:b/>
        </w:rPr>
        <w:tab/>
      </w:r>
      <w:r w:rsidRPr="009721B3">
        <w:rPr>
          <w:b/>
        </w:rPr>
        <w:tab/>
      </w:r>
      <w:r w:rsidRPr="009721B3">
        <w:rPr>
          <w:b/>
        </w:rPr>
        <w:tab/>
      </w:r>
      <w:r w:rsidRPr="009721B3">
        <w:rPr>
          <w:b/>
        </w:rPr>
        <w:tab/>
      </w:r>
      <w:r w:rsidRPr="009721B3">
        <w:rPr>
          <w:b/>
        </w:rPr>
        <w:tab/>
      </w:r>
      <w:r>
        <w:rPr>
          <w:b/>
        </w:rPr>
        <w:tab/>
      </w:r>
    </w:p>
    <w:p w:rsidR="00251A88" w:rsidRDefault="00251A88" w:rsidP="00251A88">
      <w:pPr>
        <w:rPr>
          <w:b/>
        </w:rPr>
      </w:pPr>
      <w:r>
        <w:rPr>
          <w:b/>
        </w:rPr>
        <w:t>Kod pocztowy:</w:t>
      </w:r>
      <w:r w:rsidR="00C03FEB">
        <w:rPr>
          <w:b/>
        </w:rPr>
        <w:t>…………………………………</w:t>
      </w:r>
    </w:p>
    <w:p w:rsidR="00C03FEB" w:rsidRDefault="00C03FEB" w:rsidP="00251A88">
      <w:pPr>
        <w:rPr>
          <w:b/>
        </w:rPr>
      </w:pPr>
    </w:p>
    <w:p w:rsidR="00C03FEB" w:rsidRDefault="00251A88" w:rsidP="00251A88">
      <w:pPr>
        <w:rPr>
          <w:b/>
        </w:rPr>
      </w:pPr>
      <w:r w:rsidRPr="009721B3">
        <w:rPr>
          <w:b/>
        </w:rPr>
        <w:t>Ulica:</w:t>
      </w:r>
      <w:r w:rsidR="00C03FEB">
        <w:rPr>
          <w:b/>
        </w:rPr>
        <w:t>…………………………………………….</w:t>
      </w:r>
      <w:r w:rsidRPr="009721B3">
        <w:rPr>
          <w:b/>
        </w:rPr>
        <w:tab/>
      </w:r>
      <w:r w:rsidRPr="009721B3">
        <w:rPr>
          <w:b/>
        </w:rPr>
        <w:tab/>
      </w:r>
      <w:r w:rsidRPr="009721B3">
        <w:rPr>
          <w:b/>
        </w:rPr>
        <w:tab/>
      </w:r>
    </w:p>
    <w:p w:rsidR="00251A88" w:rsidRPr="009721B3" w:rsidRDefault="00251A88" w:rsidP="00251A88">
      <w:pPr>
        <w:rPr>
          <w:b/>
        </w:rPr>
      </w:pPr>
      <w:r w:rsidRPr="009721B3">
        <w:rPr>
          <w:b/>
        </w:rPr>
        <w:tab/>
      </w:r>
    </w:p>
    <w:p w:rsidR="00C03FEB" w:rsidRDefault="00251A88" w:rsidP="00251A88">
      <w:pPr>
        <w:rPr>
          <w:b/>
        </w:rPr>
      </w:pPr>
      <w:r w:rsidRPr="009721B3">
        <w:rPr>
          <w:b/>
        </w:rPr>
        <w:t>nr budynku:</w:t>
      </w:r>
      <w:r w:rsidR="00C03FEB">
        <w:rPr>
          <w:b/>
        </w:rPr>
        <w:t>…………………………………….</w:t>
      </w:r>
    </w:p>
    <w:p w:rsidR="0080739D" w:rsidRDefault="00251A88" w:rsidP="00251A88">
      <w:pPr>
        <w:rPr>
          <w:b/>
        </w:rPr>
      </w:pPr>
      <w:r w:rsidRPr="009721B3">
        <w:rPr>
          <w:b/>
        </w:rPr>
        <w:tab/>
      </w:r>
      <w:r w:rsidRPr="009721B3">
        <w:rPr>
          <w:b/>
        </w:rPr>
        <w:tab/>
      </w:r>
      <w:r w:rsidRPr="009721B3">
        <w:rPr>
          <w:b/>
        </w:rPr>
        <w:tab/>
      </w:r>
    </w:p>
    <w:p w:rsidR="00251A88" w:rsidRDefault="00251A88" w:rsidP="00251A88">
      <w:pPr>
        <w:rPr>
          <w:b/>
        </w:rPr>
      </w:pPr>
      <w:r w:rsidRPr="009721B3">
        <w:rPr>
          <w:b/>
        </w:rPr>
        <w:t>nr lokalu:</w:t>
      </w:r>
      <w:r w:rsidR="00C03FEB">
        <w:rPr>
          <w:b/>
        </w:rPr>
        <w:t>………………………………………..</w:t>
      </w:r>
    </w:p>
    <w:p w:rsidR="00C955A1" w:rsidRDefault="00C955A1" w:rsidP="00251A88">
      <w:pPr>
        <w:rPr>
          <w:b/>
        </w:rPr>
      </w:pPr>
    </w:p>
    <w:p w:rsidR="00C955A1" w:rsidRDefault="00C955A1" w:rsidP="00251A88">
      <w:pPr>
        <w:rPr>
          <w:b/>
        </w:rPr>
      </w:pPr>
    </w:p>
    <w:p w:rsidR="00C955A1" w:rsidRDefault="00C955A1" w:rsidP="00251A88">
      <w:pPr>
        <w:rPr>
          <w:b/>
        </w:rPr>
      </w:pPr>
    </w:p>
    <w:p w:rsidR="00C955A1" w:rsidRDefault="00C955A1" w:rsidP="00251A88">
      <w:pPr>
        <w:rPr>
          <w:b/>
        </w:rPr>
      </w:pPr>
    </w:p>
    <w:p w:rsidR="00C955A1" w:rsidRDefault="00C955A1" w:rsidP="00251A88">
      <w:pPr>
        <w:rPr>
          <w:b/>
        </w:rPr>
      </w:pPr>
    </w:p>
    <w:p w:rsidR="00C955A1" w:rsidRDefault="00C955A1" w:rsidP="00251A88">
      <w:pPr>
        <w:rPr>
          <w:b/>
        </w:rPr>
      </w:pPr>
    </w:p>
    <w:p w:rsidR="00C955A1" w:rsidRDefault="00C955A1" w:rsidP="00251A88">
      <w:pPr>
        <w:rPr>
          <w:b/>
          <w:u w:val="single"/>
        </w:rPr>
      </w:pPr>
    </w:p>
    <w:p w:rsidR="00251A88" w:rsidRPr="004A39DC" w:rsidRDefault="00251A88" w:rsidP="004A39DC">
      <w:pPr>
        <w:jc w:val="center"/>
        <w:rPr>
          <w:b/>
          <w:sz w:val="28"/>
          <w:szCs w:val="28"/>
          <w:u w:val="single"/>
        </w:rPr>
      </w:pPr>
      <w:r w:rsidRPr="004A39DC">
        <w:rPr>
          <w:b/>
          <w:sz w:val="28"/>
          <w:szCs w:val="28"/>
          <w:u w:val="single"/>
        </w:rPr>
        <w:t>SZCZEGÓŁY WSPARCIA</w:t>
      </w:r>
    </w:p>
    <w:p w:rsidR="00C03FEB" w:rsidRDefault="00C03FEB" w:rsidP="00251A88">
      <w:pPr>
        <w:rPr>
          <w:b/>
        </w:rPr>
      </w:pPr>
    </w:p>
    <w:p w:rsidR="00251A88" w:rsidRPr="004A39DC" w:rsidRDefault="00251A88" w:rsidP="00251A88">
      <w:pPr>
        <w:rPr>
          <w:b/>
          <w:sz w:val="28"/>
          <w:szCs w:val="28"/>
          <w:u w:val="single"/>
        </w:rPr>
      </w:pPr>
      <w:r w:rsidRPr="004A39DC">
        <w:rPr>
          <w:b/>
          <w:sz w:val="28"/>
          <w:szCs w:val="28"/>
          <w:u w:val="single"/>
        </w:rPr>
        <w:t>Rodzaj wsparcia o które ubiega się beneficjent:</w:t>
      </w:r>
    </w:p>
    <w:p w:rsidR="00C03FEB" w:rsidRDefault="00C03FEB" w:rsidP="00251A88">
      <w:pPr>
        <w:rPr>
          <w:b/>
        </w:rPr>
      </w:pPr>
    </w:p>
    <w:p w:rsidR="00251A88" w:rsidRDefault="004A39DC" w:rsidP="004A39DC">
      <w:r>
        <w:rPr>
          <w:noProof/>
        </w:rPr>
        <w:drawing>
          <wp:inline distT="0" distB="0" distL="0" distR="0" wp14:anchorId="3C7D57AD">
            <wp:extent cx="146050" cy="128270"/>
            <wp:effectExtent l="0" t="0" r="6350" b="5080"/>
            <wp:docPr id="104" name="Obraz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  <w:r w:rsidR="00C03FEB">
        <w:t>Klub Aktywności</w:t>
      </w:r>
    </w:p>
    <w:p w:rsidR="00C03FEB" w:rsidRDefault="004A39DC" w:rsidP="004A39DC">
      <w:r>
        <w:rPr>
          <w:noProof/>
        </w:rPr>
        <w:drawing>
          <wp:inline distT="0" distB="0" distL="0" distR="0" wp14:anchorId="75000388">
            <wp:extent cx="146050" cy="128270"/>
            <wp:effectExtent l="0" t="0" r="6350" b="5080"/>
            <wp:docPr id="105" name="Obraz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  <w:r w:rsidR="00251A88">
        <w:t xml:space="preserve">Teleopieka </w:t>
      </w:r>
    </w:p>
    <w:p w:rsidR="00C03FEB" w:rsidRDefault="00C03FEB" w:rsidP="00251A88">
      <w:pPr>
        <w:ind w:firstLine="708"/>
      </w:pPr>
    </w:p>
    <w:p w:rsidR="00251A88" w:rsidRPr="004A39DC" w:rsidRDefault="00251A88" w:rsidP="00251A88">
      <w:pPr>
        <w:rPr>
          <w:b/>
          <w:sz w:val="28"/>
          <w:szCs w:val="28"/>
          <w:u w:val="single"/>
        </w:rPr>
      </w:pPr>
      <w:r w:rsidRPr="004A39DC">
        <w:rPr>
          <w:b/>
          <w:sz w:val="28"/>
          <w:szCs w:val="28"/>
          <w:u w:val="single"/>
        </w:rPr>
        <w:t xml:space="preserve">Status na rynku pracy: </w:t>
      </w:r>
    </w:p>
    <w:p w:rsidR="007926EB" w:rsidRPr="009721B3" w:rsidRDefault="007926EB" w:rsidP="00251A88">
      <w:pPr>
        <w:rPr>
          <w:b/>
        </w:rPr>
      </w:pPr>
    </w:p>
    <w:p w:rsidR="007926EB" w:rsidRPr="00C955A1" w:rsidRDefault="00C955A1" w:rsidP="00C955A1">
      <w:pPr>
        <w:rPr>
          <w:b/>
        </w:rPr>
      </w:pPr>
      <w:r>
        <w:rPr>
          <w:b/>
          <w:noProof/>
        </w:rPr>
        <w:drawing>
          <wp:inline distT="0" distB="0" distL="0" distR="0" wp14:anchorId="096FF351">
            <wp:extent cx="146050" cy="128270"/>
            <wp:effectExtent l="0" t="0" r="6350" b="508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 w:rsidR="00251A88" w:rsidRPr="00C955A1">
        <w:rPr>
          <w:b/>
        </w:rPr>
        <w:t>Osoba bezrobotna niezarejestrowana w ew</w:t>
      </w:r>
      <w:r w:rsidR="007926EB" w:rsidRPr="00C955A1">
        <w:rPr>
          <w:b/>
        </w:rPr>
        <w:t>idencji urzędów pracy, w tym:</w:t>
      </w:r>
    </w:p>
    <w:p w:rsidR="007926EB" w:rsidRDefault="00C955A1" w:rsidP="004A39DC">
      <w:pPr>
        <w:ind w:firstLine="708"/>
      </w:pPr>
      <w:r>
        <w:rPr>
          <w:noProof/>
        </w:rPr>
        <w:drawing>
          <wp:inline distT="0" distB="0" distL="0" distR="0" wp14:anchorId="32A3508C">
            <wp:extent cx="146050" cy="128270"/>
            <wp:effectExtent l="0" t="0" r="6350" b="5080"/>
            <wp:docPr id="26" name="Obraz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  <w:r w:rsidR="00251A88" w:rsidRPr="009721B3">
        <w:t>dłu</w:t>
      </w:r>
      <w:r w:rsidR="004A39DC">
        <w:t>gotrwale bezrobotna</w:t>
      </w:r>
    </w:p>
    <w:p w:rsidR="00C955A1" w:rsidRDefault="00C955A1" w:rsidP="00C955A1"/>
    <w:p w:rsidR="007926EB" w:rsidRPr="00C955A1" w:rsidRDefault="00C955A1" w:rsidP="00C955A1">
      <w:pPr>
        <w:rPr>
          <w:b/>
        </w:rPr>
      </w:pPr>
      <w:r>
        <w:rPr>
          <w:b/>
          <w:noProof/>
        </w:rPr>
        <w:drawing>
          <wp:inline distT="0" distB="0" distL="0" distR="0" wp14:anchorId="1CCEEC86">
            <wp:extent cx="146050" cy="128270"/>
            <wp:effectExtent l="0" t="0" r="6350" b="508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 w:rsidR="00251A88" w:rsidRPr="00C955A1">
        <w:rPr>
          <w:b/>
        </w:rPr>
        <w:t>Osoba bezrobotna zarejestrowana w e</w:t>
      </w:r>
      <w:r w:rsidR="007926EB" w:rsidRPr="00C955A1">
        <w:rPr>
          <w:b/>
        </w:rPr>
        <w:t>widencji urzędów pracy, w tym:</w:t>
      </w:r>
    </w:p>
    <w:p w:rsidR="007926EB" w:rsidRDefault="00C955A1" w:rsidP="004A39DC">
      <w:pPr>
        <w:ind w:firstLine="708"/>
      </w:pPr>
      <w:r>
        <w:rPr>
          <w:noProof/>
        </w:rPr>
        <w:drawing>
          <wp:inline distT="0" distB="0" distL="0" distR="0" wp14:anchorId="56B69BAF">
            <wp:extent cx="146050" cy="128270"/>
            <wp:effectExtent l="0" t="0" r="6350" b="5080"/>
            <wp:docPr id="28" name="Obraz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  <w:r w:rsidR="00251A88" w:rsidRPr="009721B3">
        <w:t>d</w:t>
      </w:r>
      <w:r w:rsidR="007926EB">
        <w:t>ługotrwale bezrobotna</w:t>
      </w:r>
    </w:p>
    <w:p w:rsidR="007926EB" w:rsidRDefault="007926EB" w:rsidP="007926EB">
      <w:pPr>
        <w:ind w:firstLine="708"/>
      </w:pPr>
    </w:p>
    <w:p w:rsidR="007926EB" w:rsidRPr="00C955A1" w:rsidRDefault="00C955A1" w:rsidP="00C955A1">
      <w:pPr>
        <w:rPr>
          <w:b/>
        </w:rPr>
      </w:pPr>
      <w:r>
        <w:rPr>
          <w:b/>
          <w:noProof/>
        </w:rPr>
        <w:drawing>
          <wp:inline distT="0" distB="0" distL="0" distR="0" wp14:anchorId="693F6DE0">
            <wp:extent cx="146050" cy="128270"/>
            <wp:effectExtent l="0" t="0" r="6350" b="508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 w:rsidR="007926EB" w:rsidRPr="00C955A1">
        <w:rPr>
          <w:b/>
        </w:rPr>
        <w:t>Osoba bierna zawodowo:</w:t>
      </w:r>
    </w:p>
    <w:p w:rsidR="007926EB" w:rsidRDefault="00C955A1" w:rsidP="004A39DC">
      <w:pPr>
        <w:ind w:firstLine="708"/>
      </w:pPr>
      <w:r>
        <w:rPr>
          <w:noProof/>
        </w:rPr>
        <w:drawing>
          <wp:inline distT="0" distB="0" distL="0" distR="0" wp14:anchorId="46D0C643">
            <wp:extent cx="146050" cy="128270"/>
            <wp:effectExtent l="0" t="0" r="6350" b="5080"/>
            <wp:docPr id="29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  <w:r w:rsidR="007926EB">
        <w:t>ucząca się</w:t>
      </w:r>
    </w:p>
    <w:p w:rsidR="007926EB" w:rsidRDefault="00C955A1" w:rsidP="004A39DC">
      <w:pPr>
        <w:ind w:firstLine="708"/>
      </w:pPr>
      <w:r>
        <w:rPr>
          <w:noProof/>
        </w:rPr>
        <w:drawing>
          <wp:inline distT="0" distB="0" distL="0" distR="0" wp14:anchorId="491259B9">
            <wp:extent cx="146050" cy="128270"/>
            <wp:effectExtent l="0" t="0" r="6350" b="5080"/>
            <wp:docPr id="51" name="Obraz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  <w:r w:rsidR="00251A88" w:rsidRPr="009721B3">
        <w:t>nieuczestnicz</w:t>
      </w:r>
      <w:r w:rsidR="004A39DC">
        <w:t>ąca w kształceniu lub uczeniu</w:t>
      </w:r>
    </w:p>
    <w:p w:rsidR="007926EB" w:rsidRDefault="007926EB" w:rsidP="007926EB">
      <w:pPr>
        <w:ind w:firstLine="708"/>
      </w:pPr>
    </w:p>
    <w:p w:rsidR="00251A88" w:rsidRDefault="00C955A1" w:rsidP="004A39DC">
      <w:pPr>
        <w:ind w:firstLine="708"/>
      </w:pPr>
      <w:r>
        <w:rPr>
          <w:noProof/>
        </w:rPr>
        <w:drawing>
          <wp:inline distT="0" distB="0" distL="0" distR="0" wp14:anchorId="237D3252">
            <wp:extent cx="146050" cy="128270"/>
            <wp:effectExtent l="0" t="0" r="6350" b="5080"/>
            <wp:docPr id="30" name="Obraz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  <w:r w:rsidR="007926EB">
        <w:t>i</w:t>
      </w:r>
      <w:r w:rsidR="00251A88" w:rsidRPr="009721B3">
        <w:t>nne:</w:t>
      </w:r>
      <w:r w:rsidR="007926EB">
        <w:t>……………………………………………</w:t>
      </w:r>
    </w:p>
    <w:p w:rsidR="007926EB" w:rsidRPr="009721B3" w:rsidRDefault="007926EB" w:rsidP="007926EB">
      <w:pPr>
        <w:ind w:firstLine="708"/>
      </w:pPr>
    </w:p>
    <w:p w:rsidR="00C955A1" w:rsidRDefault="00C955A1" w:rsidP="00C955A1">
      <w:pPr>
        <w:rPr>
          <w:b/>
          <w:noProof/>
        </w:rPr>
      </w:pPr>
      <w:r>
        <w:rPr>
          <w:b/>
          <w:noProof/>
        </w:rPr>
        <w:drawing>
          <wp:inline distT="0" distB="0" distL="0" distR="0" wp14:anchorId="51B1437D">
            <wp:extent cx="146050" cy="128270"/>
            <wp:effectExtent l="0" t="0" r="6350" b="5080"/>
            <wp:docPr id="31" name="Obraz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 w:rsidR="00251A88" w:rsidRPr="009721B3">
        <w:rPr>
          <w:b/>
        </w:rPr>
        <w:t>Osoba pracująca:</w:t>
      </w:r>
      <w:r w:rsidR="00251A88" w:rsidRPr="009721B3">
        <w:rPr>
          <w:b/>
          <w:noProof/>
        </w:rPr>
        <w:t xml:space="preserve"> </w:t>
      </w:r>
    </w:p>
    <w:p w:rsidR="004A39DC" w:rsidRDefault="00251A88" w:rsidP="00251A88">
      <w:r w:rsidRPr="009721B3">
        <w:rPr>
          <w:b/>
        </w:rPr>
        <w:br/>
      </w:r>
      <w:r w:rsidRPr="009721B3">
        <w:tab/>
      </w:r>
      <w:r w:rsidR="00C955A1">
        <w:rPr>
          <w:noProof/>
        </w:rPr>
        <w:drawing>
          <wp:inline distT="0" distB="0" distL="0" distR="0" wp14:anchorId="3AE02C5F">
            <wp:extent cx="146050" cy="128270"/>
            <wp:effectExtent l="0" t="0" r="6350" b="5080"/>
            <wp:docPr id="32" name="Obraz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A39DC">
        <w:t xml:space="preserve"> </w:t>
      </w:r>
      <w:r w:rsidRPr="009721B3">
        <w:t>w administracji rządo</w:t>
      </w:r>
      <w:r w:rsidR="004A39DC">
        <w:t>wej</w:t>
      </w:r>
      <w:r w:rsidRPr="009721B3">
        <w:br/>
      </w:r>
      <w:r w:rsidRPr="009721B3">
        <w:tab/>
      </w:r>
      <w:r w:rsidR="00C955A1">
        <w:rPr>
          <w:noProof/>
        </w:rPr>
        <w:drawing>
          <wp:inline distT="0" distB="0" distL="0" distR="0" wp14:anchorId="4CA74474">
            <wp:extent cx="146050" cy="128270"/>
            <wp:effectExtent l="0" t="0" r="6350" b="5080"/>
            <wp:docPr id="33" name="Obraz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A39DC">
        <w:t xml:space="preserve"> w administracji samorządowej</w:t>
      </w:r>
      <w:r w:rsidRPr="009721B3">
        <w:br/>
      </w:r>
      <w:r w:rsidRPr="009721B3">
        <w:tab/>
      </w:r>
      <w:r w:rsidR="00C955A1">
        <w:rPr>
          <w:noProof/>
        </w:rPr>
        <w:drawing>
          <wp:inline distT="0" distB="0" distL="0" distR="0" wp14:anchorId="1456E2B5">
            <wp:extent cx="146050" cy="128270"/>
            <wp:effectExtent l="0" t="0" r="6350" b="5080"/>
            <wp:docPr id="41" name="Obraz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A39DC">
        <w:t xml:space="preserve"> w MMŚP</w:t>
      </w:r>
      <w:r w:rsidRPr="009721B3">
        <w:br/>
      </w:r>
      <w:r w:rsidRPr="009721B3">
        <w:tab/>
      </w:r>
      <w:r w:rsidR="00C955A1">
        <w:rPr>
          <w:noProof/>
        </w:rPr>
        <w:drawing>
          <wp:inline distT="0" distB="0" distL="0" distR="0" wp14:anchorId="71E8FFA4">
            <wp:extent cx="146050" cy="128270"/>
            <wp:effectExtent l="0" t="0" r="6350" b="5080"/>
            <wp:docPr id="42" name="Obraz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A39DC">
        <w:t xml:space="preserve"> w organizacji pozarządowej</w:t>
      </w:r>
      <w:r w:rsidRPr="009721B3">
        <w:br/>
      </w:r>
      <w:r w:rsidRPr="009721B3">
        <w:tab/>
      </w:r>
      <w:r w:rsidR="00C955A1">
        <w:rPr>
          <w:noProof/>
        </w:rPr>
        <w:drawing>
          <wp:inline distT="0" distB="0" distL="0" distR="0" wp14:anchorId="17D123B5">
            <wp:extent cx="146050" cy="128270"/>
            <wp:effectExtent l="0" t="0" r="6350" b="5080"/>
            <wp:docPr id="48" name="Obraz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A39DC">
        <w:t xml:space="preserve"> </w:t>
      </w:r>
      <w:r w:rsidRPr="009721B3">
        <w:t>prowadząca</w:t>
      </w:r>
      <w:r w:rsidR="004A39DC">
        <w:t xml:space="preserve"> działalność na własny rachunek</w:t>
      </w:r>
      <w:r w:rsidRPr="009721B3">
        <w:br/>
      </w:r>
      <w:r w:rsidRPr="009721B3">
        <w:tab/>
      </w:r>
      <w:r w:rsidR="00C955A1">
        <w:rPr>
          <w:noProof/>
        </w:rPr>
        <w:drawing>
          <wp:inline distT="0" distB="0" distL="0" distR="0" wp14:anchorId="1B01D832">
            <wp:extent cx="146050" cy="128270"/>
            <wp:effectExtent l="0" t="0" r="6350" b="5080"/>
            <wp:docPr id="49" name="Obraz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A39DC">
        <w:t xml:space="preserve"> </w:t>
      </w:r>
      <w:r w:rsidRPr="009721B3">
        <w:t>prac</w:t>
      </w:r>
      <w:r w:rsidR="004A39DC">
        <w:t>ująca w dużym przedsiębiorstwie</w:t>
      </w:r>
    </w:p>
    <w:p w:rsidR="007926EB" w:rsidRDefault="00251A88" w:rsidP="00251A88">
      <w:r w:rsidRPr="009721B3">
        <w:rPr>
          <w:noProof/>
        </w:rPr>
        <w:t xml:space="preserve"> </w:t>
      </w:r>
      <w:r w:rsidRPr="009721B3">
        <w:br/>
      </w:r>
      <w:r w:rsidRPr="009721B3">
        <w:tab/>
      </w:r>
      <w:r w:rsidR="004A39DC">
        <w:rPr>
          <w:noProof/>
        </w:rPr>
        <w:drawing>
          <wp:inline distT="0" distB="0" distL="0" distR="0" wp14:anchorId="4DBC9A23">
            <wp:extent cx="146050" cy="128270"/>
            <wp:effectExtent l="0" t="0" r="6350" b="5080"/>
            <wp:docPr id="103" name="Obraz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A39DC">
        <w:t xml:space="preserve"> </w:t>
      </w:r>
      <w:r w:rsidR="007926EB">
        <w:t>i</w:t>
      </w:r>
      <w:r w:rsidRPr="009721B3">
        <w:t>nne:</w:t>
      </w:r>
      <w:r w:rsidR="004A39DC">
        <w:t>……………………………………..</w:t>
      </w:r>
    </w:p>
    <w:p w:rsidR="004A39DC" w:rsidRDefault="004A39DC" w:rsidP="00251A88"/>
    <w:p w:rsidR="00251A88" w:rsidRDefault="00251A88" w:rsidP="004A39DC">
      <w:pPr>
        <w:ind w:firstLine="708"/>
        <w:rPr>
          <w:b/>
        </w:rPr>
      </w:pPr>
      <w:r w:rsidRPr="009721B3">
        <w:rPr>
          <w:b/>
        </w:rPr>
        <w:t>Wykonywany zawód:</w:t>
      </w:r>
      <w:r w:rsidR="007926EB">
        <w:rPr>
          <w:b/>
        </w:rPr>
        <w:t>………………………………</w:t>
      </w:r>
    </w:p>
    <w:p w:rsidR="007926EB" w:rsidRPr="009721B3" w:rsidRDefault="007926EB" w:rsidP="00251A88">
      <w:pPr>
        <w:rPr>
          <w:b/>
        </w:rPr>
      </w:pPr>
    </w:p>
    <w:p w:rsidR="00251A88" w:rsidRDefault="00251A88" w:rsidP="00C955A1">
      <w:pPr>
        <w:ind w:firstLine="708"/>
        <w:rPr>
          <w:b/>
        </w:rPr>
      </w:pPr>
      <w:r w:rsidRPr="009721B3">
        <w:rPr>
          <w:b/>
        </w:rPr>
        <w:t>Miejsce pracy:</w:t>
      </w:r>
      <w:r w:rsidR="007926EB">
        <w:rPr>
          <w:b/>
        </w:rPr>
        <w:t>………………………………………</w:t>
      </w:r>
    </w:p>
    <w:p w:rsidR="004A39DC" w:rsidRDefault="004A39DC" w:rsidP="00251A88">
      <w:pPr>
        <w:rPr>
          <w:b/>
        </w:rPr>
      </w:pPr>
    </w:p>
    <w:p w:rsidR="00251A88" w:rsidRPr="009721B3" w:rsidRDefault="00251A88" w:rsidP="00251A88">
      <w:pPr>
        <w:rPr>
          <w:b/>
        </w:rPr>
      </w:pPr>
    </w:p>
    <w:p w:rsidR="00251A88" w:rsidRDefault="00251A88" w:rsidP="004A39DC">
      <w:pPr>
        <w:jc w:val="both"/>
        <w:rPr>
          <w:b/>
          <w:u w:val="single"/>
        </w:rPr>
      </w:pPr>
      <w:r w:rsidRPr="009721B3">
        <w:rPr>
          <w:b/>
          <w:u w:val="single"/>
        </w:rPr>
        <w:t>STATUS UCZESTNIKA PROJEKTU W CHWILI PRZYSTĄPIENIA DO PROJEKTU</w:t>
      </w:r>
    </w:p>
    <w:p w:rsidR="007926EB" w:rsidRPr="009721B3" w:rsidRDefault="007926EB" w:rsidP="00251A88">
      <w:pPr>
        <w:rPr>
          <w:b/>
          <w:u w:val="single"/>
        </w:rPr>
      </w:pPr>
    </w:p>
    <w:p w:rsidR="007926EB" w:rsidRDefault="00C955A1" w:rsidP="00C955A1">
      <w:r>
        <w:rPr>
          <w:b/>
          <w:noProof/>
        </w:rPr>
        <w:drawing>
          <wp:inline distT="0" distB="0" distL="0" distR="0" wp14:anchorId="0D562939">
            <wp:extent cx="146050" cy="128270"/>
            <wp:effectExtent l="0" t="0" r="6350" b="5080"/>
            <wp:docPr id="69" name="Obraz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A39DC">
        <w:rPr>
          <w:b/>
        </w:rPr>
        <w:t xml:space="preserve"> </w:t>
      </w:r>
      <w:r w:rsidR="00251A88" w:rsidRPr="009721B3">
        <w:rPr>
          <w:b/>
        </w:rPr>
        <w:t xml:space="preserve">Osoba należąca do mniejszości narodowej lub etnicznej, migrant, </w:t>
      </w:r>
      <w:r>
        <w:rPr>
          <w:b/>
        </w:rPr>
        <w:br/>
      </w:r>
      <w:r w:rsidR="00251A88" w:rsidRPr="009721B3">
        <w:rPr>
          <w:b/>
        </w:rPr>
        <w:t>osoba obcego pochodzenia:</w:t>
      </w:r>
      <w:r w:rsidR="00251A88" w:rsidRPr="009721B3">
        <w:rPr>
          <w:b/>
        </w:rPr>
        <w:br/>
      </w:r>
      <w:r w:rsidR="00251A88" w:rsidRPr="009721B3">
        <w:rPr>
          <w:b/>
        </w:rPr>
        <w:tab/>
      </w:r>
      <w:r>
        <w:rPr>
          <w:b/>
          <w:noProof/>
        </w:rPr>
        <w:drawing>
          <wp:inline distT="0" distB="0" distL="0" distR="0" wp14:anchorId="02BA4B6C">
            <wp:extent cx="146050" cy="128270"/>
            <wp:effectExtent l="0" t="0" r="6350" b="5080"/>
            <wp:docPr id="77" name="Obraz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A39DC">
        <w:rPr>
          <w:b/>
        </w:rPr>
        <w:t xml:space="preserve"> </w:t>
      </w:r>
      <w:r w:rsidR="007926EB">
        <w:t>tak</w:t>
      </w:r>
      <w:r w:rsidR="00251A88" w:rsidRPr="009721B3">
        <w:br/>
      </w:r>
      <w:r w:rsidR="00251A88" w:rsidRPr="009721B3">
        <w:lastRenderedPageBreak/>
        <w:tab/>
      </w:r>
      <w:r>
        <w:rPr>
          <w:noProof/>
        </w:rPr>
        <w:drawing>
          <wp:inline distT="0" distB="0" distL="0" distR="0" wp14:anchorId="5BA7DB7C">
            <wp:extent cx="146050" cy="128270"/>
            <wp:effectExtent l="0" t="0" r="6350" b="5080"/>
            <wp:docPr id="78" name="Obraz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A39DC">
        <w:t xml:space="preserve"> </w:t>
      </w:r>
      <w:r w:rsidR="007926EB">
        <w:t>nie</w:t>
      </w:r>
      <w:r w:rsidR="00251A88" w:rsidRPr="009721B3">
        <w:br/>
      </w:r>
      <w:r w:rsidR="00251A88" w:rsidRPr="009721B3">
        <w:tab/>
      </w:r>
      <w:r>
        <w:rPr>
          <w:noProof/>
        </w:rPr>
        <w:drawing>
          <wp:inline distT="0" distB="0" distL="0" distR="0" wp14:anchorId="59CAAE8D">
            <wp:extent cx="146050" cy="128270"/>
            <wp:effectExtent l="0" t="0" r="6350" b="5080"/>
            <wp:docPr id="79" name="Obraz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A39DC">
        <w:t xml:space="preserve"> </w:t>
      </w:r>
      <w:r w:rsidR="007926EB">
        <w:t>odmowa podania informacji</w:t>
      </w:r>
    </w:p>
    <w:p w:rsidR="00251A88" w:rsidRPr="009721B3" w:rsidRDefault="00251A88" w:rsidP="00251A88">
      <w:r w:rsidRPr="009721B3">
        <w:tab/>
      </w:r>
    </w:p>
    <w:p w:rsidR="007926EB" w:rsidRDefault="00C955A1" w:rsidP="00C955A1">
      <w:r>
        <w:rPr>
          <w:b/>
          <w:noProof/>
        </w:rPr>
        <w:drawing>
          <wp:inline distT="0" distB="0" distL="0" distR="0" wp14:anchorId="09BDC758">
            <wp:extent cx="146050" cy="128270"/>
            <wp:effectExtent l="0" t="0" r="6350" b="5080"/>
            <wp:docPr id="80" name="Obraz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A39DC">
        <w:rPr>
          <w:b/>
        </w:rPr>
        <w:t xml:space="preserve"> </w:t>
      </w:r>
      <w:r w:rsidR="00251A88" w:rsidRPr="009721B3">
        <w:rPr>
          <w:b/>
        </w:rPr>
        <w:t>Osoba bezdomna lub dotknięta wykluczeniem z dostępu do mieszkań:</w:t>
      </w:r>
      <w:r w:rsidR="00251A88" w:rsidRPr="009721B3">
        <w:rPr>
          <w:b/>
        </w:rPr>
        <w:br/>
      </w:r>
      <w:r w:rsidR="00251A88" w:rsidRPr="009721B3">
        <w:rPr>
          <w:b/>
        </w:rPr>
        <w:tab/>
      </w:r>
      <w:r>
        <w:rPr>
          <w:b/>
          <w:noProof/>
        </w:rPr>
        <w:drawing>
          <wp:inline distT="0" distB="0" distL="0" distR="0" wp14:anchorId="6F7EF287">
            <wp:extent cx="146050" cy="128270"/>
            <wp:effectExtent l="0" t="0" r="6350" b="5080"/>
            <wp:docPr id="82" name="Obraz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A39DC">
        <w:rPr>
          <w:b/>
        </w:rPr>
        <w:t xml:space="preserve"> </w:t>
      </w:r>
      <w:r w:rsidR="007926EB">
        <w:t>tak</w:t>
      </w:r>
      <w:r w:rsidR="00251A88" w:rsidRPr="009721B3">
        <w:br/>
      </w:r>
      <w:r w:rsidR="00251A88" w:rsidRPr="009721B3">
        <w:tab/>
      </w:r>
      <w:r>
        <w:rPr>
          <w:noProof/>
        </w:rPr>
        <w:drawing>
          <wp:inline distT="0" distB="0" distL="0" distR="0" wp14:anchorId="7F2F38E7">
            <wp:extent cx="146050" cy="128270"/>
            <wp:effectExtent l="0" t="0" r="6350" b="5080"/>
            <wp:docPr id="85" name="Obraz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A39DC">
        <w:t xml:space="preserve"> </w:t>
      </w:r>
      <w:r w:rsidR="007926EB">
        <w:t>nie</w:t>
      </w:r>
    </w:p>
    <w:p w:rsidR="007926EB" w:rsidRPr="009721B3" w:rsidRDefault="007926EB" w:rsidP="00251A88"/>
    <w:p w:rsidR="00251A88" w:rsidRDefault="00C955A1" w:rsidP="00C955A1">
      <w:r>
        <w:rPr>
          <w:b/>
          <w:noProof/>
        </w:rPr>
        <w:drawing>
          <wp:inline distT="0" distB="0" distL="0" distR="0" wp14:anchorId="38571976">
            <wp:extent cx="146050" cy="128270"/>
            <wp:effectExtent l="0" t="0" r="6350" b="5080"/>
            <wp:docPr id="86" name="Obraz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A39DC">
        <w:rPr>
          <w:b/>
        </w:rPr>
        <w:t xml:space="preserve"> </w:t>
      </w:r>
      <w:r w:rsidR="00251A88" w:rsidRPr="009721B3">
        <w:rPr>
          <w:b/>
        </w:rPr>
        <w:t>Osoba z niepełnosprawnością:</w:t>
      </w:r>
      <w:r w:rsidR="00251A88" w:rsidRPr="009721B3">
        <w:rPr>
          <w:b/>
        </w:rPr>
        <w:br/>
      </w:r>
      <w:r>
        <w:t xml:space="preserve">           </w:t>
      </w:r>
      <w:r>
        <w:rPr>
          <w:noProof/>
        </w:rPr>
        <w:drawing>
          <wp:inline distT="0" distB="0" distL="0" distR="0" wp14:anchorId="476AF8E5">
            <wp:extent cx="146050" cy="128270"/>
            <wp:effectExtent l="0" t="0" r="6350" b="5080"/>
            <wp:docPr id="87" name="Obraz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  <w:r w:rsidR="007926EB">
        <w:t>tak</w:t>
      </w:r>
      <w:r w:rsidR="00251A88" w:rsidRPr="009721B3">
        <w:br/>
      </w:r>
      <w:r>
        <w:t xml:space="preserve">           </w:t>
      </w:r>
      <w:r>
        <w:rPr>
          <w:noProof/>
        </w:rPr>
        <w:drawing>
          <wp:inline distT="0" distB="0" distL="0" distR="0" wp14:anchorId="6C7D033B">
            <wp:extent cx="146050" cy="128270"/>
            <wp:effectExtent l="0" t="0" r="6350" b="5080"/>
            <wp:docPr id="88" name="Obraz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  <w:r w:rsidR="007926EB">
        <w:t>nie</w:t>
      </w:r>
      <w:r w:rsidR="00251A88" w:rsidRPr="009721B3">
        <w:br/>
      </w:r>
      <w:r>
        <w:t xml:space="preserve">           </w:t>
      </w:r>
      <w:r>
        <w:rPr>
          <w:noProof/>
        </w:rPr>
        <w:drawing>
          <wp:inline distT="0" distB="0" distL="0" distR="0" wp14:anchorId="5A45EDA0">
            <wp:extent cx="146050" cy="128270"/>
            <wp:effectExtent l="0" t="0" r="6350" b="5080"/>
            <wp:docPr id="89" name="Obraz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  <w:r w:rsidR="007926EB">
        <w:t>odmowa podania informacji</w:t>
      </w:r>
    </w:p>
    <w:p w:rsidR="00251A88" w:rsidRDefault="00251A88" w:rsidP="00251A88">
      <w:pPr>
        <w:ind w:left="708" w:hanging="708"/>
        <w:rPr>
          <w:b/>
        </w:rPr>
      </w:pPr>
    </w:p>
    <w:p w:rsidR="00C955A1" w:rsidRDefault="004A39DC" w:rsidP="004A39DC">
      <w:pPr>
        <w:rPr>
          <w:b/>
        </w:rPr>
      </w:pPr>
      <w:r>
        <w:rPr>
          <w:b/>
          <w:noProof/>
        </w:rPr>
        <w:drawing>
          <wp:inline distT="0" distB="0" distL="0" distR="0" wp14:anchorId="4133501D">
            <wp:extent cx="146050" cy="128270"/>
            <wp:effectExtent l="0" t="0" r="6350" b="5080"/>
            <wp:docPr id="99" name="Obraz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 w:rsidR="00251A88" w:rsidRPr="009721B3">
        <w:rPr>
          <w:b/>
        </w:rPr>
        <w:t>Osoba w innej niekorzystnej sytuacji społecznej (innej niż powyżej):</w:t>
      </w:r>
    </w:p>
    <w:p w:rsidR="00C955A1" w:rsidRDefault="004A39DC" w:rsidP="004A39DC">
      <w:pPr>
        <w:ind w:firstLine="708"/>
      </w:pPr>
      <w:r>
        <w:rPr>
          <w:noProof/>
        </w:rPr>
        <w:drawing>
          <wp:inline distT="0" distB="0" distL="0" distR="0" wp14:anchorId="5F157915">
            <wp:extent cx="146050" cy="128270"/>
            <wp:effectExtent l="0" t="0" r="6350" b="5080"/>
            <wp:docPr id="100" name="Obraz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t</w:t>
      </w:r>
      <w:r w:rsidR="007926EB">
        <w:t>ak</w:t>
      </w:r>
    </w:p>
    <w:p w:rsidR="00C955A1" w:rsidRDefault="004A39DC" w:rsidP="004A39DC">
      <w:pPr>
        <w:ind w:firstLine="708"/>
      </w:pPr>
      <w:r>
        <w:rPr>
          <w:noProof/>
        </w:rPr>
        <w:drawing>
          <wp:inline distT="0" distB="0" distL="0" distR="0" wp14:anchorId="5CEFE70C">
            <wp:extent cx="146050" cy="128270"/>
            <wp:effectExtent l="0" t="0" r="6350" b="5080"/>
            <wp:docPr id="101" name="Obraz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n</w:t>
      </w:r>
      <w:r w:rsidR="007926EB">
        <w:t>ie</w:t>
      </w:r>
    </w:p>
    <w:p w:rsidR="00251A88" w:rsidRDefault="004A39DC" w:rsidP="004A39DC">
      <w:pPr>
        <w:ind w:firstLine="708"/>
      </w:pPr>
      <w:r>
        <w:rPr>
          <w:noProof/>
        </w:rPr>
        <w:drawing>
          <wp:inline distT="0" distB="0" distL="0" distR="0" wp14:anchorId="52025A55">
            <wp:extent cx="146050" cy="128270"/>
            <wp:effectExtent l="0" t="0" r="6350" b="5080"/>
            <wp:docPr id="102" name="Obraz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  <w:r w:rsidR="00251A88">
        <w:t>odmowa podania informacji:</w:t>
      </w:r>
    </w:p>
    <w:p w:rsidR="00C955A1" w:rsidRDefault="00C955A1" w:rsidP="00C955A1">
      <w:pPr>
        <w:ind w:left="1416"/>
      </w:pPr>
    </w:p>
    <w:p w:rsidR="004A39DC" w:rsidRPr="000006F6" w:rsidRDefault="004A39DC" w:rsidP="00C955A1">
      <w:pPr>
        <w:ind w:left="1416"/>
      </w:pPr>
    </w:p>
    <w:p w:rsidR="00251A88" w:rsidRDefault="00251A88" w:rsidP="00251A88">
      <w:pPr>
        <w:tabs>
          <w:tab w:val="left" w:pos="2060"/>
        </w:tabs>
        <w:rPr>
          <w:sz w:val="20"/>
        </w:rPr>
      </w:pPr>
      <w:r>
        <w:rPr>
          <w:sz w:val="20"/>
        </w:rPr>
        <w:tab/>
      </w:r>
    </w:p>
    <w:p w:rsidR="00251A88" w:rsidRPr="004A39DC" w:rsidRDefault="00251A88" w:rsidP="00251A88">
      <w:pPr>
        <w:tabs>
          <w:tab w:val="left" w:pos="2060"/>
        </w:tabs>
        <w:jc w:val="both"/>
        <w:rPr>
          <w:i/>
          <w:sz w:val="28"/>
          <w:szCs w:val="28"/>
        </w:rPr>
      </w:pPr>
      <w:r w:rsidRPr="004A39DC">
        <w:rPr>
          <w:i/>
          <w:sz w:val="28"/>
          <w:szCs w:val="28"/>
        </w:rPr>
        <w:t xml:space="preserve">Uprzedzony(a) o odpowiedzialności karnej z art. </w:t>
      </w:r>
      <w:r w:rsidRPr="004A39DC">
        <w:rPr>
          <w:sz w:val="28"/>
          <w:szCs w:val="28"/>
        </w:rPr>
        <w:t xml:space="preserve">233 </w:t>
      </w:r>
      <w:r w:rsidRPr="004A39DC">
        <w:rPr>
          <w:i/>
          <w:sz w:val="28"/>
          <w:szCs w:val="28"/>
        </w:rPr>
        <w:t>Kodeksu Karnego za złożenie nieprawdziwego oświadczenia lub zatajenie prawdy, niniejszym oświadczam, że dane zawarte w niniejszym Formularzu Rekrutacyjnym są zgodne ze stanem prawnym i faktycznym.</w:t>
      </w:r>
    </w:p>
    <w:p w:rsidR="00251A88" w:rsidRDefault="00251A88" w:rsidP="00251A88">
      <w:pPr>
        <w:tabs>
          <w:tab w:val="left" w:pos="2060"/>
        </w:tabs>
        <w:rPr>
          <w:sz w:val="20"/>
        </w:rPr>
      </w:pPr>
    </w:p>
    <w:p w:rsidR="004A39DC" w:rsidRDefault="004A39DC" w:rsidP="00251A88">
      <w:pPr>
        <w:rPr>
          <w:sz w:val="20"/>
        </w:rPr>
      </w:pPr>
    </w:p>
    <w:p w:rsidR="004A39DC" w:rsidRDefault="004A39DC" w:rsidP="00251A88">
      <w:pPr>
        <w:rPr>
          <w:sz w:val="20"/>
        </w:rPr>
      </w:pPr>
    </w:p>
    <w:p w:rsidR="004A39DC" w:rsidRDefault="004A39DC" w:rsidP="00251A88">
      <w:pPr>
        <w:rPr>
          <w:sz w:val="20"/>
        </w:rPr>
      </w:pPr>
    </w:p>
    <w:p w:rsidR="004A39DC" w:rsidRDefault="004A39DC" w:rsidP="00251A88">
      <w:pPr>
        <w:rPr>
          <w:sz w:val="20"/>
        </w:rPr>
      </w:pPr>
    </w:p>
    <w:p w:rsidR="004A39DC" w:rsidRDefault="00251A88" w:rsidP="00251A88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       </w:t>
      </w:r>
    </w:p>
    <w:p w:rsidR="00315110" w:rsidRPr="004A39DC" w:rsidRDefault="00251A88" w:rsidP="004A39DC">
      <w:r>
        <w:rPr>
          <w:sz w:val="20"/>
        </w:rPr>
        <w:t>….………………………………………….</w:t>
      </w:r>
      <w:r w:rsidR="004A39DC">
        <w:rPr>
          <w:sz w:val="20"/>
        </w:rPr>
        <w:t xml:space="preserve">                                               ………………………………</w:t>
      </w:r>
      <w:r>
        <w:rPr>
          <w:sz w:val="20"/>
        </w:rPr>
        <w:br/>
        <w:t xml:space="preserve">            (miejscowość i data)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</w:t>
      </w:r>
      <w:r w:rsidRPr="003C3E4A">
        <w:rPr>
          <w:sz w:val="20"/>
        </w:rPr>
        <w:t>(podpis</w:t>
      </w:r>
    </w:p>
    <w:sectPr w:rsidR="00315110" w:rsidRPr="004A39DC" w:rsidSect="00CA74B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22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C79" w:rsidRDefault="002B6C79">
      <w:r>
        <w:separator/>
      </w:r>
    </w:p>
  </w:endnote>
  <w:endnote w:type="continuationSeparator" w:id="0">
    <w:p w:rsidR="002B6C79" w:rsidRDefault="002B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66D" w:rsidRPr="00FC066D" w:rsidRDefault="00FC066D" w:rsidP="00FC066D">
    <w:pPr>
      <w:pBdr>
        <w:bottom w:val="single" w:sz="4" w:space="1" w:color="auto"/>
      </w:pBd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eastAsia="en-US"/>
      </w:rPr>
    </w:pPr>
    <w:r w:rsidRPr="00FC066D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8992" behindDoc="1" locked="0" layoutInCell="1" allowOverlap="1" wp14:anchorId="4B85FD7B" wp14:editId="6E5A3890">
          <wp:simplePos x="0" y="0"/>
          <wp:positionH relativeFrom="column">
            <wp:posOffset>4253230</wp:posOffset>
          </wp:positionH>
          <wp:positionV relativeFrom="paragraph">
            <wp:posOffset>9486900</wp:posOffset>
          </wp:positionV>
          <wp:extent cx="298450" cy="353695"/>
          <wp:effectExtent l="0" t="0" r="6350" b="825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8450" cy="353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066D" w:rsidRPr="00FC066D" w:rsidRDefault="00D46552" w:rsidP="00FC066D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>
      <w:rPr>
        <w:noProof/>
      </w:rPr>
      <w:drawing>
        <wp:anchor distT="0" distB="0" distL="114300" distR="114300" simplePos="0" relativeHeight="251675136" behindDoc="0" locked="0" layoutInCell="1" allowOverlap="1" wp14:anchorId="1638E733" wp14:editId="200A3ECF">
          <wp:simplePos x="0" y="0"/>
          <wp:positionH relativeFrom="column">
            <wp:posOffset>2233295</wp:posOffset>
          </wp:positionH>
          <wp:positionV relativeFrom="paragraph">
            <wp:posOffset>33909</wp:posOffset>
          </wp:positionV>
          <wp:extent cx="354965" cy="390525"/>
          <wp:effectExtent l="0" t="0" r="6985" b="9525"/>
          <wp:wrapNone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L_Gmina_Stężyca_COA.svg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496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3088" behindDoc="0" locked="0" layoutInCell="1" allowOverlap="1" wp14:anchorId="44185647" wp14:editId="74B2BBC7">
          <wp:simplePos x="0" y="0"/>
          <wp:positionH relativeFrom="column">
            <wp:posOffset>1185545</wp:posOffset>
          </wp:positionH>
          <wp:positionV relativeFrom="paragraph">
            <wp:posOffset>16510</wp:posOffset>
          </wp:positionV>
          <wp:extent cx="409575" cy="409575"/>
          <wp:effectExtent l="0" t="0" r="9525" b="9525"/>
          <wp:wrapNone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RB_MA_y_400x400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9575" cy="409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7184" behindDoc="0" locked="0" layoutInCell="1" allowOverlap="1" wp14:anchorId="07DAC745" wp14:editId="6F1B4CD9">
          <wp:simplePos x="0" y="0"/>
          <wp:positionH relativeFrom="column">
            <wp:posOffset>3119120</wp:posOffset>
          </wp:positionH>
          <wp:positionV relativeFrom="paragraph">
            <wp:posOffset>16510</wp:posOffset>
          </wp:positionV>
          <wp:extent cx="586740" cy="485775"/>
          <wp:effectExtent l="0" t="0" r="3810" b="9525"/>
          <wp:wrapNone/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1391014423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6740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39A4">
      <w:rPr>
        <w:noProof/>
      </w:rPr>
      <w:drawing>
        <wp:anchor distT="0" distB="0" distL="114300" distR="114300" simplePos="0" relativeHeight="251671040" behindDoc="0" locked="0" layoutInCell="1" allowOverlap="1" wp14:anchorId="0560162C" wp14:editId="523F5AB1">
          <wp:simplePos x="0" y="0"/>
          <wp:positionH relativeFrom="column">
            <wp:posOffset>4043045</wp:posOffset>
          </wp:positionH>
          <wp:positionV relativeFrom="paragraph">
            <wp:posOffset>34925</wp:posOffset>
          </wp:positionV>
          <wp:extent cx="391160" cy="390525"/>
          <wp:effectExtent l="0" t="0" r="8890" b="9525"/>
          <wp:wrapNone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2.jp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16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066D" w:rsidRPr="00FC066D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2848" behindDoc="0" locked="0" layoutInCell="1" allowOverlap="1" wp14:anchorId="638727CB" wp14:editId="530E7B60">
          <wp:simplePos x="0" y="0"/>
          <wp:positionH relativeFrom="column">
            <wp:posOffset>273050</wp:posOffset>
          </wp:positionH>
          <wp:positionV relativeFrom="paragraph">
            <wp:posOffset>38100</wp:posOffset>
          </wp:positionV>
          <wp:extent cx="303530" cy="353060"/>
          <wp:effectExtent l="0" t="0" r="1270" b="8890"/>
          <wp:wrapNone/>
          <wp:docPr id="13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6"/>
                  <pic:cNvPicPr>
                    <a:picLocks noChangeAspect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530" cy="353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066D" w:rsidRPr="00FC066D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7968" behindDoc="1" locked="0" layoutInCell="1" allowOverlap="1" wp14:anchorId="6D9FE98A" wp14:editId="2ACF40E8">
          <wp:simplePos x="0" y="0"/>
          <wp:positionH relativeFrom="column">
            <wp:posOffset>4888374</wp:posOffset>
          </wp:positionH>
          <wp:positionV relativeFrom="paragraph">
            <wp:posOffset>64506</wp:posOffset>
          </wp:positionV>
          <wp:extent cx="679871" cy="362309"/>
          <wp:effectExtent l="0" t="0" r="6350" b="0"/>
          <wp:wrapNone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UL_logo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9871" cy="3623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066D" w:rsidRPr="00FC066D" w:rsidRDefault="00FC066D" w:rsidP="00FC066D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</w:p>
  <w:p w:rsidR="00FC066D" w:rsidRPr="00FC066D" w:rsidRDefault="00FC066D" w:rsidP="00FC066D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</w:p>
  <w:p w:rsidR="00FC066D" w:rsidRPr="00FC066D" w:rsidRDefault="00FC066D" w:rsidP="00FC066D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 w:rsidRPr="00FC066D">
      <w:rPr>
        <w:rFonts w:ascii="Calibri" w:eastAsia="Calibri" w:hAnsi="Calibri"/>
        <w:sz w:val="22"/>
        <w:szCs w:val="22"/>
        <w:lang w:eastAsia="en-US"/>
      </w:rPr>
      <w:t>Projekt współfinansowany z Europejskiego Funduszu Społecznego w ramach Regionalnego Programu Operacyjnego Województwa Pomorskiego na lata 2014-2020</w:t>
    </w:r>
  </w:p>
  <w:p w:rsidR="007B2500" w:rsidRPr="00FC066D" w:rsidRDefault="007B2500" w:rsidP="00FC0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500" w:rsidRPr="00295E21" w:rsidRDefault="00295E21" w:rsidP="00295E21">
    <w:pPr>
      <w:pStyle w:val="Stopka"/>
      <w:pBdr>
        <w:top w:val="single" w:sz="4" w:space="1" w:color="auto"/>
      </w:pBdr>
      <w:jc w:val="center"/>
      <w:rPr>
        <w:rFonts w:asciiTheme="minorHAnsi" w:hAnsiTheme="minorHAnsi"/>
      </w:rPr>
    </w:pPr>
    <w:r w:rsidRPr="00295E21">
      <w:rPr>
        <w:rFonts w:asciiTheme="minorHAnsi" w:hAnsiTheme="minorHAnsi"/>
      </w:rPr>
      <w:t>Projekt współfinansowany z Europejskiego Funduszu Społecznego w ramach Regionalnego Programu Operacyjnego Województwa Pomorskiego na lata 2014-2020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C79" w:rsidRDefault="002B6C79">
      <w:r>
        <w:separator/>
      </w:r>
    </w:p>
  </w:footnote>
  <w:footnote w:type="continuationSeparator" w:id="0">
    <w:p w:rsidR="002B6C79" w:rsidRDefault="002B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B71" w:rsidRDefault="00A40B71">
    <w:pPr>
      <w:pStyle w:val="Nagwek"/>
    </w:pPr>
    <w:r w:rsidRPr="009F2DF8">
      <w:rPr>
        <w:noProof/>
      </w:rPr>
      <w:drawing>
        <wp:anchor distT="0" distB="0" distL="114300" distR="114300" simplePos="0" relativeHeight="251660800" behindDoc="1" locked="0" layoutInCell="1" allowOverlap="1" wp14:anchorId="5A3FB543" wp14:editId="5919BD74">
          <wp:simplePos x="0" y="0"/>
          <wp:positionH relativeFrom="column">
            <wp:posOffset>-859790</wp:posOffset>
          </wp:positionH>
          <wp:positionV relativeFrom="paragraph">
            <wp:posOffset>23495</wp:posOffset>
          </wp:positionV>
          <wp:extent cx="7464425" cy="619125"/>
          <wp:effectExtent l="0" t="0" r="0" b="952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4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40B71" w:rsidRDefault="00A40B71">
    <w:pPr>
      <w:pStyle w:val="Nagwek"/>
    </w:pPr>
  </w:p>
  <w:p w:rsidR="00A40B71" w:rsidRDefault="00A40B71">
    <w:pPr>
      <w:pStyle w:val="Nagwek"/>
    </w:pPr>
  </w:p>
  <w:p w:rsidR="00A40B71" w:rsidRDefault="00A40B71">
    <w:pPr>
      <w:pStyle w:val="Nagwek"/>
    </w:pPr>
  </w:p>
  <w:p w:rsidR="00CA74B6" w:rsidRPr="00A40B71" w:rsidRDefault="002E4572" w:rsidP="00A40B71">
    <w:pPr>
      <w:pStyle w:val="Nagwek"/>
      <w:jc w:val="center"/>
      <w:rPr>
        <w:rFonts w:asciiTheme="minorHAnsi" w:hAnsiTheme="minorHAnsi"/>
        <w:sz w:val="22"/>
      </w:rPr>
    </w:pPr>
    <w:r>
      <w:rPr>
        <w:rFonts w:asciiTheme="minorHAnsi" w:hAnsiTheme="minorHAnsi"/>
        <w:sz w:val="22"/>
      </w:rPr>
      <w:t>„</w:t>
    </w:r>
    <w:r w:rsidR="00A40B71" w:rsidRPr="00A40B71">
      <w:rPr>
        <w:rFonts w:asciiTheme="minorHAnsi" w:hAnsiTheme="minorHAnsi"/>
        <w:sz w:val="22"/>
      </w:rPr>
      <w:t>NESTOR – standard wsparcia osób starszych w Powiecie Kartuskim</w:t>
    </w:r>
    <w:r>
      <w:rPr>
        <w:rFonts w:asciiTheme="minorHAnsi" w:hAnsiTheme="minorHAnsi"/>
        <w:sz w:val="22"/>
      </w:rPr>
      <w:t>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500" w:rsidRDefault="009F2DF8" w:rsidP="00EB5B93">
    <w:pPr>
      <w:pStyle w:val="Nagwek"/>
      <w:ind w:left="-709"/>
    </w:pPr>
    <w:r w:rsidRPr="009F2DF8">
      <w:rPr>
        <w:noProof/>
      </w:rPr>
      <w:drawing>
        <wp:anchor distT="0" distB="0" distL="114300" distR="114300" simplePos="0" relativeHeight="251658752" behindDoc="0" locked="0" layoutInCell="1" allowOverlap="1" wp14:anchorId="6BF9BBCD" wp14:editId="66A6982A">
          <wp:simplePos x="0" y="0"/>
          <wp:positionH relativeFrom="column">
            <wp:posOffset>-452755</wp:posOffset>
          </wp:positionH>
          <wp:positionV relativeFrom="paragraph">
            <wp:posOffset>149225</wp:posOffset>
          </wp:positionV>
          <wp:extent cx="6915150" cy="573521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9002" cy="573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;visibility:visible;mso-wrap-style:square" o:bullet="t">
        <v:imagedata r:id="rId1" o:title=""/>
      </v:shape>
    </w:pict>
  </w:numPicBullet>
  <w:abstractNum w:abstractNumId="0" w15:restartNumberingAfterBreak="0">
    <w:nsid w:val="19ED47CC"/>
    <w:multiLevelType w:val="hybridMultilevel"/>
    <w:tmpl w:val="9D72888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E35D36"/>
    <w:multiLevelType w:val="hybridMultilevel"/>
    <w:tmpl w:val="9BD48DCC"/>
    <w:lvl w:ilvl="0" w:tplc="0BE6E5D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A621C"/>
    <w:multiLevelType w:val="multilevel"/>
    <w:tmpl w:val="2C089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9348B3"/>
    <w:multiLevelType w:val="hybridMultilevel"/>
    <w:tmpl w:val="B82E2F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9166186">
      <w:start w:val="14"/>
      <w:numFmt w:val="decimal"/>
      <w:lvlText w:val="%3."/>
      <w:lvlJc w:val="left"/>
      <w:pPr>
        <w:ind w:left="2340" w:hanging="360"/>
      </w:pPr>
      <w:rPr>
        <w:b w:val="0"/>
        <w:color w:val="FF000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B3221A"/>
    <w:multiLevelType w:val="hybridMultilevel"/>
    <w:tmpl w:val="E30E32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AC3370"/>
    <w:multiLevelType w:val="hybridMultilevel"/>
    <w:tmpl w:val="C2607B3C"/>
    <w:lvl w:ilvl="0" w:tplc="6A5A7688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89F3B00"/>
    <w:multiLevelType w:val="hybridMultilevel"/>
    <w:tmpl w:val="359C271C"/>
    <w:lvl w:ilvl="0" w:tplc="04150011">
      <w:start w:val="1"/>
      <w:numFmt w:val="decimal"/>
      <w:lvlText w:val="%1)"/>
      <w:lvlJc w:val="left"/>
      <w:pPr>
        <w:ind w:left="1222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942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 w15:restartNumberingAfterBreak="0">
    <w:nsid w:val="4F3B4C5B"/>
    <w:multiLevelType w:val="hybridMultilevel"/>
    <w:tmpl w:val="84B21092"/>
    <w:lvl w:ilvl="0" w:tplc="04150011">
      <w:start w:val="1"/>
      <w:numFmt w:val="decimal"/>
      <w:lvlText w:val="%1)"/>
      <w:lvlJc w:val="left"/>
      <w:pPr>
        <w:ind w:left="1343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06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2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8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03" w:hanging="360"/>
      </w:pPr>
      <w:rPr>
        <w:rFonts w:ascii="Wingdings" w:hAnsi="Wingdings" w:hint="default"/>
      </w:rPr>
    </w:lvl>
  </w:abstractNum>
  <w:abstractNum w:abstractNumId="8" w15:restartNumberingAfterBreak="0">
    <w:nsid w:val="51184381"/>
    <w:multiLevelType w:val="hybridMultilevel"/>
    <w:tmpl w:val="7F5C9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002BEC"/>
    <w:multiLevelType w:val="hybridMultilevel"/>
    <w:tmpl w:val="80BC0F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6337A4F"/>
    <w:multiLevelType w:val="hybridMultilevel"/>
    <w:tmpl w:val="7C8ED2A4"/>
    <w:lvl w:ilvl="0" w:tplc="05A87636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9353522"/>
    <w:multiLevelType w:val="hybridMultilevel"/>
    <w:tmpl w:val="2D1600E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EC50F29"/>
    <w:multiLevelType w:val="hybridMultilevel"/>
    <w:tmpl w:val="ADA65E14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12"/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DF8"/>
    <w:rsid w:val="00061F20"/>
    <w:rsid w:val="00080D83"/>
    <w:rsid w:val="000917FF"/>
    <w:rsid w:val="000A70DC"/>
    <w:rsid w:val="000C58D1"/>
    <w:rsid w:val="000D16D1"/>
    <w:rsid w:val="000D283E"/>
    <w:rsid w:val="00124D4A"/>
    <w:rsid w:val="00127DF0"/>
    <w:rsid w:val="001304E7"/>
    <w:rsid w:val="00130B23"/>
    <w:rsid w:val="00151B91"/>
    <w:rsid w:val="00154B00"/>
    <w:rsid w:val="00164472"/>
    <w:rsid w:val="001A089F"/>
    <w:rsid w:val="001B210F"/>
    <w:rsid w:val="001B4A9C"/>
    <w:rsid w:val="001B6E03"/>
    <w:rsid w:val="00241C1F"/>
    <w:rsid w:val="002425AE"/>
    <w:rsid w:val="00251A1A"/>
    <w:rsid w:val="00251A88"/>
    <w:rsid w:val="0028489B"/>
    <w:rsid w:val="00295E21"/>
    <w:rsid w:val="002A01B1"/>
    <w:rsid w:val="002B5106"/>
    <w:rsid w:val="002B6C79"/>
    <w:rsid w:val="002C0C67"/>
    <w:rsid w:val="002C6347"/>
    <w:rsid w:val="002D261B"/>
    <w:rsid w:val="002E4572"/>
    <w:rsid w:val="003067D0"/>
    <w:rsid w:val="00315110"/>
    <w:rsid w:val="00315901"/>
    <w:rsid w:val="00320AAC"/>
    <w:rsid w:val="00325198"/>
    <w:rsid w:val="0035482A"/>
    <w:rsid w:val="003619F2"/>
    <w:rsid w:val="00365820"/>
    <w:rsid w:val="003C554F"/>
    <w:rsid w:val="0040149C"/>
    <w:rsid w:val="00414478"/>
    <w:rsid w:val="00492BD3"/>
    <w:rsid w:val="004A39DC"/>
    <w:rsid w:val="004B70BD"/>
    <w:rsid w:val="004F2874"/>
    <w:rsid w:val="0050796A"/>
    <w:rsid w:val="0052111D"/>
    <w:rsid w:val="005760A9"/>
    <w:rsid w:val="00594464"/>
    <w:rsid w:val="005B55A8"/>
    <w:rsid w:val="00622781"/>
    <w:rsid w:val="00624902"/>
    <w:rsid w:val="00640BFF"/>
    <w:rsid w:val="006664AF"/>
    <w:rsid w:val="00684BE6"/>
    <w:rsid w:val="0069621B"/>
    <w:rsid w:val="006B4267"/>
    <w:rsid w:val="006E39FC"/>
    <w:rsid w:val="006F209E"/>
    <w:rsid w:val="00727F94"/>
    <w:rsid w:val="007337EB"/>
    <w:rsid w:val="00745D18"/>
    <w:rsid w:val="00776530"/>
    <w:rsid w:val="00791E8E"/>
    <w:rsid w:val="007926EB"/>
    <w:rsid w:val="007A0109"/>
    <w:rsid w:val="007A3680"/>
    <w:rsid w:val="007B2500"/>
    <w:rsid w:val="007D61D6"/>
    <w:rsid w:val="007E1B19"/>
    <w:rsid w:val="007F3623"/>
    <w:rsid w:val="0080739D"/>
    <w:rsid w:val="00827311"/>
    <w:rsid w:val="00834BB4"/>
    <w:rsid w:val="00835187"/>
    <w:rsid w:val="00873501"/>
    <w:rsid w:val="00876326"/>
    <w:rsid w:val="008945D9"/>
    <w:rsid w:val="00897B4F"/>
    <w:rsid w:val="008A6B06"/>
    <w:rsid w:val="008C5429"/>
    <w:rsid w:val="008E140B"/>
    <w:rsid w:val="00930F2B"/>
    <w:rsid w:val="009343BC"/>
    <w:rsid w:val="009A3AD8"/>
    <w:rsid w:val="009D71C1"/>
    <w:rsid w:val="009F2CF0"/>
    <w:rsid w:val="009F2DF8"/>
    <w:rsid w:val="00A04690"/>
    <w:rsid w:val="00A40B71"/>
    <w:rsid w:val="00A40DD3"/>
    <w:rsid w:val="00A568CF"/>
    <w:rsid w:val="00A8311B"/>
    <w:rsid w:val="00A86569"/>
    <w:rsid w:val="00AD1EFE"/>
    <w:rsid w:val="00B01F08"/>
    <w:rsid w:val="00B16E8F"/>
    <w:rsid w:val="00B30401"/>
    <w:rsid w:val="00B55B5F"/>
    <w:rsid w:val="00B6637D"/>
    <w:rsid w:val="00B704FF"/>
    <w:rsid w:val="00B712D3"/>
    <w:rsid w:val="00B939A4"/>
    <w:rsid w:val="00BB76D0"/>
    <w:rsid w:val="00BC363C"/>
    <w:rsid w:val="00BD1B52"/>
    <w:rsid w:val="00C03FEB"/>
    <w:rsid w:val="00C165B9"/>
    <w:rsid w:val="00C55121"/>
    <w:rsid w:val="00C62C24"/>
    <w:rsid w:val="00C635B6"/>
    <w:rsid w:val="00C955A1"/>
    <w:rsid w:val="00C97961"/>
    <w:rsid w:val="00CA74B6"/>
    <w:rsid w:val="00CE005B"/>
    <w:rsid w:val="00D0361A"/>
    <w:rsid w:val="00D306C6"/>
    <w:rsid w:val="00D30ADD"/>
    <w:rsid w:val="00D312F1"/>
    <w:rsid w:val="00D43A0D"/>
    <w:rsid w:val="00D46552"/>
    <w:rsid w:val="00D46867"/>
    <w:rsid w:val="00D526F3"/>
    <w:rsid w:val="00D85249"/>
    <w:rsid w:val="00DA2034"/>
    <w:rsid w:val="00DA28DC"/>
    <w:rsid w:val="00DC733E"/>
    <w:rsid w:val="00DF2C20"/>
    <w:rsid w:val="00DF57BE"/>
    <w:rsid w:val="00E06500"/>
    <w:rsid w:val="00E23696"/>
    <w:rsid w:val="00E32AA4"/>
    <w:rsid w:val="00E57060"/>
    <w:rsid w:val="00E66F51"/>
    <w:rsid w:val="00E86B38"/>
    <w:rsid w:val="00E87616"/>
    <w:rsid w:val="00EA5C16"/>
    <w:rsid w:val="00EA781B"/>
    <w:rsid w:val="00EB49D0"/>
    <w:rsid w:val="00EB5B93"/>
    <w:rsid w:val="00EE4E51"/>
    <w:rsid w:val="00EF000D"/>
    <w:rsid w:val="00F47361"/>
    <w:rsid w:val="00F545A3"/>
    <w:rsid w:val="00FB0F02"/>
    <w:rsid w:val="00FB5706"/>
    <w:rsid w:val="00FC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BC0C33"/>
  <w15:docId w15:val="{66C48DE2-A808-45D9-A8DC-D06EC5C1C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0A7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A70DC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3067D0"/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3067D0"/>
    <w:rPr>
      <w:rFonts w:ascii="Calibri" w:hAnsi="Calibri"/>
    </w:rPr>
  </w:style>
  <w:style w:type="character" w:styleId="Odwoanieprzypisudolnego">
    <w:name w:val="footnote reference"/>
    <w:unhideWhenUsed/>
    <w:rsid w:val="003067D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32AA4"/>
    <w:pPr>
      <w:spacing w:before="100" w:beforeAutospacing="1" w:after="119"/>
    </w:pPr>
    <w:rPr>
      <w:rFonts w:ascii="Times New Roman" w:hAnsi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3151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31511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06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7" Type="http://schemas.openxmlformats.org/officeDocument/2006/relationships/image" Target="media/image10.jp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9.png"/><Relationship Id="rId5" Type="http://schemas.openxmlformats.org/officeDocument/2006/relationships/image" Target="media/image8.jpeg"/><Relationship Id="rId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ygert\Downloads\listownik-Pomorskie-FE-UMWP-UE-EFS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listownik-Pomorskie-FE-UMWP-UE-EFS-RPO2014-2020-2015 (1)</Template>
  <TotalTime>2</TotalTime>
  <Pages>1</Pages>
  <Words>464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DEFS - Cygert Piotr</dc:creator>
  <cp:lastModifiedBy>brunieckam</cp:lastModifiedBy>
  <cp:revision>4</cp:revision>
  <cp:lastPrinted>2018-01-15T07:51:00Z</cp:lastPrinted>
  <dcterms:created xsi:type="dcterms:W3CDTF">2018-11-16T09:54:00Z</dcterms:created>
  <dcterms:modified xsi:type="dcterms:W3CDTF">2019-05-10T11:44:00Z</dcterms:modified>
</cp:coreProperties>
</file>