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F88" w:rsidRDefault="00355F88" w:rsidP="00355F88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AD2264" w:rsidRDefault="00903D92" w:rsidP="00FC45E3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REKLAMACJA Z TYTUŁU </w:t>
      </w:r>
      <w:r w:rsidR="00AD2264" w:rsidRPr="00AD2264">
        <w:rPr>
          <w:rFonts w:ascii="Arial" w:hAnsi="Arial" w:cs="Arial"/>
          <w:b/>
          <w:i/>
        </w:rPr>
        <w:t>PRZERW</w:t>
      </w:r>
      <w:r w:rsidR="00E803EE">
        <w:rPr>
          <w:rFonts w:ascii="Arial" w:hAnsi="Arial" w:cs="Arial"/>
          <w:b/>
          <w:i/>
        </w:rPr>
        <w:t xml:space="preserve"> </w:t>
      </w:r>
      <w:r w:rsidR="00AD2264" w:rsidRPr="00AD2264">
        <w:rPr>
          <w:rFonts w:ascii="Arial" w:hAnsi="Arial" w:cs="Arial"/>
          <w:b/>
          <w:i/>
        </w:rPr>
        <w:t xml:space="preserve"> W DOSTAWIE ENERGII</w:t>
      </w:r>
      <w:r w:rsidR="00FC45E3">
        <w:rPr>
          <w:rFonts w:ascii="Arial" w:hAnsi="Arial" w:cs="Arial"/>
          <w:b/>
          <w:i/>
        </w:rPr>
        <w:t xml:space="preserve"> </w:t>
      </w:r>
      <w:r w:rsidR="00AD2264" w:rsidRPr="00AD2264">
        <w:rPr>
          <w:rFonts w:ascii="Arial" w:hAnsi="Arial" w:cs="Arial"/>
          <w:b/>
          <w:i/>
        </w:rPr>
        <w:t>POWYŻEJ 24 GODZIN</w:t>
      </w:r>
    </w:p>
    <w:p w:rsidR="00EF59B3" w:rsidRDefault="00AC4792" w:rsidP="00FC45E3">
      <w:pPr>
        <w:spacing w:after="0" w:line="360" w:lineRule="auto"/>
        <w:jc w:val="center"/>
        <w:rPr>
          <w:bCs/>
        </w:rPr>
      </w:pPr>
      <w:r>
        <w:rPr>
          <w:rFonts w:ascii="Arial" w:hAnsi="Arial" w:cs="Arial"/>
          <w:sz w:val="20"/>
          <w:szCs w:val="20"/>
        </w:rPr>
        <w:t>związana z</w:t>
      </w:r>
      <w:r w:rsidRPr="004F6950">
        <w:t xml:space="preserve"> </w:t>
      </w:r>
      <w:r w:rsidRPr="00C340F5">
        <w:t>r</w:t>
      </w:r>
      <w:r w:rsidR="00C340F5">
        <w:t>ozporządzenia</w:t>
      </w:r>
      <w:r w:rsidRPr="00D12F19">
        <w:t xml:space="preserve"> </w:t>
      </w:r>
      <w:r w:rsidR="00E1595F">
        <w:t xml:space="preserve"> </w:t>
      </w:r>
      <w:r w:rsidRPr="00D12F19">
        <w:rPr>
          <w:bCs/>
        </w:rPr>
        <w:t xml:space="preserve">Ministra Gospodarki </w:t>
      </w:r>
      <w:r w:rsidR="003035A3">
        <w:rPr>
          <w:bCs/>
        </w:rPr>
        <w:t xml:space="preserve">z dnia 2 lipca 2007 roku </w:t>
      </w:r>
      <w:r w:rsidRPr="00D12F19">
        <w:rPr>
          <w:bCs/>
        </w:rPr>
        <w:t xml:space="preserve">w sprawie szczegółowych zasad kształtowania i kalkulacji taryf oraz rozliczeń w obrocie energią elektryczną </w:t>
      </w:r>
    </w:p>
    <w:p w:rsidR="00AC4792" w:rsidRPr="006116AF" w:rsidRDefault="00AC4792" w:rsidP="00FC45E3">
      <w:pPr>
        <w:spacing w:after="0" w:line="360" w:lineRule="auto"/>
        <w:jc w:val="center"/>
        <w:rPr>
          <w:b/>
        </w:rPr>
      </w:pPr>
      <w:r w:rsidRPr="006116AF">
        <w:t>(</w:t>
      </w:r>
      <w:r w:rsidR="003035A3" w:rsidRPr="006116AF">
        <w:rPr>
          <w:rStyle w:val="h11"/>
          <w:rFonts w:ascii="Calibri" w:hAnsi="Calibri"/>
          <w:b w:val="0"/>
          <w:color w:val="000000"/>
          <w:sz w:val="22"/>
          <w:szCs w:val="22"/>
        </w:rPr>
        <w:t>Dz.U. 2007 nr 128 poz. 895)</w:t>
      </w:r>
    </w:p>
    <w:p w:rsidR="00AC4792" w:rsidRPr="00AD2264" w:rsidRDefault="00AC4792" w:rsidP="00FC45E3">
      <w:pPr>
        <w:spacing w:after="0" w:line="360" w:lineRule="auto"/>
        <w:jc w:val="center"/>
        <w:rPr>
          <w:rFonts w:ascii="Arial" w:hAnsi="Arial" w:cs="Arial"/>
          <w:b/>
          <w:i/>
        </w:rPr>
      </w:pPr>
    </w:p>
    <w:p w:rsidR="00AD2264" w:rsidRPr="00D91AE1" w:rsidRDefault="00D91AE1" w:rsidP="00355F88">
      <w:pPr>
        <w:spacing w:after="0" w:line="240" w:lineRule="auto"/>
        <w:rPr>
          <w:rFonts w:ascii="Arial" w:hAnsi="Arial" w:cs="Arial"/>
          <w:sz w:val="16"/>
        </w:rPr>
      </w:pPr>
      <w:r w:rsidRPr="00D91AE1">
        <w:rPr>
          <w:rFonts w:ascii="Arial" w:hAnsi="Arial" w:cs="Arial"/>
          <w:sz w:val="16"/>
        </w:rPr>
        <w:t>UWAGA: Formularz dla klientów posiadających rozdzielne umowy na usługę dystrybucyjną i sprzedażową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928"/>
        <w:gridCol w:w="567"/>
        <w:gridCol w:w="3969"/>
      </w:tblGrid>
      <w:tr w:rsidR="00AD2264" w:rsidRPr="007C5575">
        <w:tc>
          <w:tcPr>
            <w:tcW w:w="4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264" w:rsidRPr="007C5575" w:rsidRDefault="00AD2264" w:rsidP="007C5575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557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Dane dotyczące </w:t>
            </w:r>
            <w:r w:rsidR="00E62CAC">
              <w:rPr>
                <w:rFonts w:ascii="Arial" w:hAnsi="Arial" w:cs="Arial"/>
                <w:b/>
                <w:i/>
                <w:sz w:val="20"/>
                <w:szCs w:val="20"/>
              </w:rPr>
              <w:t>K</w:t>
            </w:r>
            <w:r w:rsidRPr="007C5575">
              <w:rPr>
                <w:rFonts w:ascii="Arial" w:hAnsi="Arial" w:cs="Arial"/>
                <w:b/>
                <w:i/>
                <w:sz w:val="20"/>
                <w:szCs w:val="20"/>
              </w:rPr>
              <w:t>lienta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D2264" w:rsidRPr="007C5575" w:rsidRDefault="00AD2264" w:rsidP="007C5575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:rsidR="00F059CA" w:rsidRDefault="00F059CA" w:rsidP="007C5575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9CA" w:rsidRDefault="00F059CA" w:rsidP="007C5575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D2264" w:rsidRPr="007C5575" w:rsidRDefault="00AD2264" w:rsidP="007C5575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  <w:r w:rsidR="00E803EE" w:rsidRPr="007C5575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  <w:tr w:rsidR="00AD2264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AD2264" w:rsidRPr="007C5575" w:rsidRDefault="00AD2264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D2264" w:rsidRPr="007C5575" w:rsidRDefault="00AD2264" w:rsidP="007C557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AD2264" w:rsidRPr="007C5575" w:rsidRDefault="00AD2264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5575">
              <w:rPr>
                <w:rFonts w:ascii="Arial" w:hAnsi="Arial" w:cs="Arial"/>
                <w:sz w:val="16"/>
                <w:szCs w:val="16"/>
              </w:rPr>
              <w:t>miejscowość, data</w:t>
            </w:r>
          </w:p>
        </w:tc>
      </w:tr>
      <w:tr w:rsidR="00FC45E3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78C9" w:rsidRDefault="00AD2264" w:rsidP="00666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……….</w:t>
            </w:r>
            <w:r w:rsidR="009478C9" w:rsidRPr="007C5575">
              <w:rPr>
                <w:rFonts w:ascii="Arial" w:hAnsi="Arial" w:cs="Arial"/>
                <w:sz w:val="20"/>
                <w:szCs w:val="20"/>
              </w:rPr>
              <w:t>………….……………………………………</w:t>
            </w:r>
          </w:p>
          <w:p w:rsidR="00666874" w:rsidRPr="007C5575" w:rsidRDefault="00666874" w:rsidP="0066687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Imię i Nazwisko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9478C9" w:rsidRPr="007C5575" w:rsidRDefault="009478C9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:rsidR="009478C9" w:rsidRPr="007C5575" w:rsidRDefault="00BD50EF" w:rsidP="00BD50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0EF">
              <w:rPr>
                <w:rFonts w:ascii="Arial" w:hAnsi="Arial" w:cs="Arial"/>
                <w:b/>
                <w:i/>
                <w:sz w:val="24"/>
                <w:szCs w:val="24"/>
              </w:rPr>
              <w:t>ENERGA-OPERATOR SA</w:t>
            </w: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2BCB" w:rsidRPr="007C5575" w:rsidRDefault="00F72BCB" w:rsidP="00666874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……….………….……………………………………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F72BCB" w:rsidRDefault="00D91AE1" w:rsidP="00E55EAB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91AE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Oddział w </w:t>
            </w:r>
            <w:r w:rsidR="00416AD2">
              <w:rPr>
                <w:rFonts w:ascii="Arial" w:hAnsi="Arial" w:cs="Arial"/>
                <w:b/>
                <w:i/>
                <w:sz w:val="24"/>
                <w:szCs w:val="24"/>
              </w:rPr>
              <w:t>Gdańsku</w:t>
            </w:r>
            <w:r w:rsidRPr="00D91AE1">
              <w:rPr>
                <w:rFonts w:ascii="Arial" w:hAnsi="Arial" w:cs="Arial"/>
                <w:b/>
                <w:i/>
                <w:sz w:val="24"/>
                <w:szCs w:val="24"/>
              </w:rPr>
              <w:t> </w:t>
            </w:r>
          </w:p>
          <w:p w:rsidR="00416AD2" w:rsidRDefault="00416AD2" w:rsidP="00E55EAB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16AD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ul. Marynarki Polskiej 130 </w:t>
            </w:r>
          </w:p>
          <w:p w:rsidR="00D91AE1" w:rsidRPr="00E55EAB" w:rsidRDefault="00416AD2" w:rsidP="00E55EAB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16AD2">
              <w:rPr>
                <w:rFonts w:ascii="Arial" w:hAnsi="Arial" w:cs="Arial"/>
                <w:b/>
                <w:i/>
                <w:sz w:val="24"/>
                <w:szCs w:val="24"/>
              </w:rPr>
              <w:t>80-557 Gdańsk</w:t>
            </w: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F72BCB" w:rsidRPr="007C5575" w:rsidRDefault="00F72BCB" w:rsidP="0066687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5575">
              <w:rPr>
                <w:rFonts w:ascii="Arial" w:hAnsi="Arial" w:cs="Arial"/>
                <w:sz w:val="16"/>
                <w:szCs w:val="16"/>
              </w:rPr>
              <w:t>adres– kod, miejscowość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……….………….……………………………………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F72BCB" w:rsidRPr="007C5575" w:rsidRDefault="00F72BCB" w:rsidP="00105475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5575">
              <w:rPr>
                <w:rFonts w:ascii="Arial" w:hAnsi="Arial" w:cs="Arial"/>
                <w:sz w:val="16"/>
                <w:szCs w:val="16"/>
              </w:rPr>
              <w:t>adres– ulica, nr</w:t>
            </w:r>
            <w:r w:rsidR="00666874">
              <w:rPr>
                <w:rFonts w:ascii="Arial" w:hAnsi="Arial" w:cs="Arial"/>
                <w:sz w:val="16"/>
                <w:szCs w:val="16"/>
              </w:rPr>
              <w:t xml:space="preserve"> domu/lokalu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F72BCB" w:rsidRPr="007C5575" w:rsidRDefault="00F72BCB" w:rsidP="007C5575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……….………….……………………………………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bottom"/>
          </w:tcPr>
          <w:p w:rsidR="00F72BCB" w:rsidRPr="007C5575" w:rsidRDefault="00F72BCB" w:rsidP="007C5575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F72BCB" w:rsidRPr="007C5575" w:rsidRDefault="0023228F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nr. t</w:t>
            </w:r>
            <w:r w:rsidR="00F72BCB" w:rsidRPr="007C5575">
              <w:rPr>
                <w:rFonts w:ascii="Arial" w:hAnsi="Arial" w:cs="Arial"/>
                <w:sz w:val="16"/>
                <w:szCs w:val="16"/>
              </w:rPr>
              <w:t>elefonu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F72BCB" w:rsidRPr="007C5575" w:rsidRDefault="00F72BCB" w:rsidP="007C5575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……….………….……………………………………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bottom"/>
          </w:tcPr>
          <w:p w:rsidR="00F72BCB" w:rsidRPr="007C5575" w:rsidRDefault="00F72BCB" w:rsidP="007C5575">
            <w:pPr>
              <w:spacing w:before="36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F72BCB" w:rsidRPr="007C5575" w:rsidRDefault="00F72BCB" w:rsidP="007C5575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right w:val="single" w:sz="4" w:space="0" w:color="auto"/>
            </w:tcBorders>
          </w:tcPr>
          <w:p w:rsidR="00F72BCB" w:rsidRPr="007C5575" w:rsidRDefault="00C53D36" w:rsidP="00AC479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</w:t>
            </w:r>
            <w:r w:rsidR="00926C3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6C3F" w:rsidRPr="00C53D36">
              <w:rPr>
                <w:rFonts w:ascii="Arial" w:hAnsi="Arial" w:cs="Arial"/>
                <w:sz w:val="20"/>
                <w:szCs w:val="16"/>
              </w:rPr>
              <w:t>PPE</w:t>
            </w:r>
            <w:r w:rsidRPr="00C53D36">
              <w:rPr>
                <w:rFonts w:ascii="Arial" w:hAnsi="Arial" w:cs="Arial"/>
                <w:sz w:val="20"/>
                <w:szCs w:val="16"/>
                <w:vertAlign w:val="superscript"/>
              </w:rPr>
              <w:t>1)</w:t>
            </w:r>
            <w:r>
              <w:rPr>
                <w:rFonts w:ascii="Arial" w:hAnsi="Arial" w:cs="Arial"/>
                <w:sz w:val="16"/>
                <w:szCs w:val="16"/>
              </w:rPr>
              <w:t xml:space="preserve">  (</w:t>
            </w:r>
            <w:r w:rsidRPr="007C5575">
              <w:rPr>
                <w:rFonts w:ascii="Arial" w:hAnsi="Arial" w:cs="Arial"/>
                <w:sz w:val="16"/>
                <w:szCs w:val="16"/>
              </w:rPr>
              <w:t>podany na  fakturze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7C557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F72BCB" w:rsidRPr="007C5575" w:rsidRDefault="00F72BCB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2BCB" w:rsidRPr="007C5575">
        <w:tc>
          <w:tcPr>
            <w:tcW w:w="4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72BCB" w:rsidRPr="007C5575" w:rsidRDefault="00F72BCB" w:rsidP="007C557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F72BCB" w:rsidRPr="007C5575" w:rsidRDefault="00F72BCB" w:rsidP="007C557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78C9" w:rsidRDefault="009478C9" w:rsidP="00355F88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4F6950" w:rsidRDefault="005E1749" w:rsidP="00E732B1">
      <w:pPr>
        <w:spacing w:before="120" w:after="0" w:line="48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355F88">
        <w:rPr>
          <w:rFonts w:ascii="Arial" w:hAnsi="Arial" w:cs="Arial"/>
          <w:sz w:val="20"/>
          <w:szCs w:val="20"/>
        </w:rPr>
        <w:t>W związku z wystąpieniem</w:t>
      </w:r>
      <w:r w:rsidR="00FC45E3">
        <w:rPr>
          <w:rFonts w:ascii="Arial" w:hAnsi="Arial" w:cs="Arial"/>
          <w:sz w:val="20"/>
          <w:szCs w:val="20"/>
        </w:rPr>
        <w:t xml:space="preserve">, trwających ponad 24 godziny, </w:t>
      </w:r>
      <w:r w:rsidRPr="00355F88">
        <w:rPr>
          <w:rFonts w:ascii="Arial" w:hAnsi="Arial" w:cs="Arial"/>
          <w:sz w:val="20"/>
          <w:szCs w:val="20"/>
        </w:rPr>
        <w:t xml:space="preserve"> przerw w dostawie energii elektrycznej do obiektu</w:t>
      </w:r>
      <w:r w:rsidR="004F6950">
        <w:rPr>
          <w:rFonts w:ascii="Arial" w:hAnsi="Arial" w:cs="Arial"/>
          <w:sz w:val="20"/>
          <w:szCs w:val="20"/>
        </w:rPr>
        <w:t>:</w:t>
      </w:r>
    </w:p>
    <w:tbl>
      <w:tblPr>
        <w:tblW w:w="9528" w:type="dxa"/>
        <w:tblLook w:val="04A0" w:firstRow="1" w:lastRow="0" w:firstColumn="1" w:lastColumn="0" w:noHBand="0" w:noVBand="1"/>
      </w:tblPr>
      <w:tblGrid>
        <w:gridCol w:w="9528"/>
      </w:tblGrid>
      <w:tr w:rsidR="00FC45E3" w:rsidRPr="007C5575">
        <w:tc>
          <w:tcPr>
            <w:tcW w:w="9528" w:type="dxa"/>
            <w:vAlign w:val="bottom"/>
          </w:tcPr>
          <w:p w:rsidR="00FC45E3" w:rsidRPr="007C5575" w:rsidRDefault="00FC45E3" w:rsidP="00E732B1">
            <w:pPr>
              <w:spacing w:before="24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57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………………………………………………………………………….………….……………………………………</w:t>
            </w:r>
          </w:p>
        </w:tc>
      </w:tr>
      <w:tr w:rsidR="00FC45E3" w:rsidRPr="007C5575">
        <w:tc>
          <w:tcPr>
            <w:tcW w:w="9528" w:type="dxa"/>
          </w:tcPr>
          <w:p w:rsidR="00FC45E3" w:rsidRPr="007C5575" w:rsidRDefault="006B3427" w:rsidP="00E732B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(proszę</w:t>
            </w:r>
            <w:r w:rsidR="00FC45E3" w:rsidRPr="007C5575">
              <w:rPr>
                <w:rFonts w:ascii="Arial" w:hAnsi="Arial" w:cs="Arial"/>
                <w:sz w:val="16"/>
                <w:szCs w:val="16"/>
              </w:rPr>
              <w:t xml:space="preserve"> wskazać miejsce zainstalowania układu pomiarowego – jeżeli jest inn</w:t>
            </w:r>
            <w:r w:rsidR="00E732B1">
              <w:rPr>
                <w:rFonts w:ascii="Arial" w:hAnsi="Arial" w:cs="Arial"/>
                <w:sz w:val="16"/>
                <w:szCs w:val="16"/>
              </w:rPr>
              <w:t>e</w:t>
            </w:r>
            <w:r w:rsidR="00FC45E3" w:rsidRPr="007C5575">
              <w:rPr>
                <w:rFonts w:ascii="Arial" w:hAnsi="Arial" w:cs="Arial"/>
                <w:sz w:val="16"/>
                <w:szCs w:val="16"/>
              </w:rPr>
              <w:t xml:space="preserve"> niż wskazany w nagłówku )</w:t>
            </w:r>
          </w:p>
        </w:tc>
      </w:tr>
    </w:tbl>
    <w:p w:rsidR="005E1749" w:rsidRPr="00355F88" w:rsidRDefault="005E1749" w:rsidP="00AC4792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355F88">
        <w:rPr>
          <w:rFonts w:ascii="Arial" w:hAnsi="Arial" w:cs="Arial"/>
          <w:sz w:val="20"/>
          <w:szCs w:val="20"/>
        </w:rPr>
        <w:t xml:space="preserve">w okresie </w:t>
      </w:r>
      <w:r w:rsidR="00AC4792">
        <w:rPr>
          <w:rFonts w:ascii="Arial" w:hAnsi="Arial" w:cs="Arial"/>
          <w:sz w:val="20"/>
          <w:szCs w:val="20"/>
        </w:rPr>
        <w:t xml:space="preserve"> </w:t>
      </w:r>
      <w:r w:rsidR="00105475">
        <w:rPr>
          <w:rFonts w:ascii="Arial" w:hAnsi="Arial" w:cs="Arial"/>
          <w:sz w:val="20"/>
          <w:szCs w:val="20"/>
        </w:rPr>
        <w:t xml:space="preserve">od </w:t>
      </w:r>
      <w:r w:rsidR="00B6153B">
        <w:rPr>
          <w:rFonts w:ascii="Arial" w:hAnsi="Arial" w:cs="Arial"/>
          <w:sz w:val="20"/>
          <w:szCs w:val="20"/>
        </w:rPr>
        <w:t xml:space="preserve">dnia </w:t>
      </w:r>
      <w:r w:rsidR="00105475">
        <w:rPr>
          <w:rFonts w:ascii="Arial" w:hAnsi="Arial" w:cs="Arial"/>
          <w:sz w:val="20"/>
          <w:szCs w:val="20"/>
        </w:rPr>
        <w:t>…………</w:t>
      </w:r>
      <w:r w:rsidR="00B6153B">
        <w:rPr>
          <w:rFonts w:ascii="Arial" w:hAnsi="Arial" w:cs="Arial"/>
          <w:sz w:val="20"/>
          <w:szCs w:val="20"/>
        </w:rPr>
        <w:t>….</w:t>
      </w:r>
      <w:r w:rsidR="00105475">
        <w:rPr>
          <w:rFonts w:ascii="Arial" w:hAnsi="Arial" w:cs="Arial"/>
          <w:sz w:val="20"/>
          <w:szCs w:val="20"/>
        </w:rPr>
        <w:t>…</w:t>
      </w:r>
      <w:r w:rsidR="00B6153B">
        <w:rPr>
          <w:rFonts w:ascii="Arial" w:hAnsi="Arial" w:cs="Arial"/>
          <w:sz w:val="20"/>
          <w:szCs w:val="20"/>
        </w:rPr>
        <w:t xml:space="preserve"> godz.: </w:t>
      </w:r>
      <w:r w:rsidR="00105475">
        <w:rPr>
          <w:rFonts w:ascii="Arial" w:hAnsi="Arial" w:cs="Arial"/>
          <w:sz w:val="20"/>
          <w:szCs w:val="20"/>
        </w:rPr>
        <w:t xml:space="preserve">………… do </w:t>
      </w:r>
      <w:r w:rsidR="00B6153B">
        <w:rPr>
          <w:rFonts w:ascii="Arial" w:hAnsi="Arial" w:cs="Arial"/>
          <w:sz w:val="20"/>
          <w:szCs w:val="20"/>
        </w:rPr>
        <w:t xml:space="preserve">dnia </w:t>
      </w:r>
      <w:r w:rsidR="00105475">
        <w:rPr>
          <w:rFonts w:ascii="Arial" w:hAnsi="Arial" w:cs="Arial"/>
          <w:sz w:val="20"/>
          <w:szCs w:val="20"/>
        </w:rPr>
        <w:t>……………………</w:t>
      </w:r>
      <w:r w:rsidR="00B6153B">
        <w:rPr>
          <w:rFonts w:ascii="Arial" w:hAnsi="Arial" w:cs="Arial"/>
          <w:sz w:val="20"/>
          <w:szCs w:val="20"/>
        </w:rPr>
        <w:t xml:space="preserve"> godz.: </w:t>
      </w:r>
      <w:r w:rsidR="00105475">
        <w:rPr>
          <w:rFonts w:ascii="Arial" w:hAnsi="Arial" w:cs="Arial"/>
          <w:sz w:val="20"/>
          <w:szCs w:val="20"/>
        </w:rPr>
        <w:t>…</w:t>
      </w:r>
      <w:r w:rsidR="00B6153B">
        <w:rPr>
          <w:rFonts w:ascii="Arial" w:hAnsi="Arial" w:cs="Arial"/>
          <w:sz w:val="20"/>
          <w:szCs w:val="20"/>
        </w:rPr>
        <w:t>…</w:t>
      </w:r>
      <w:r w:rsidR="00105475">
        <w:rPr>
          <w:rFonts w:ascii="Arial" w:hAnsi="Arial" w:cs="Arial"/>
          <w:sz w:val="20"/>
          <w:szCs w:val="20"/>
        </w:rPr>
        <w:t>…..</w:t>
      </w:r>
      <w:r w:rsidR="00AC4792">
        <w:rPr>
          <w:rFonts w:ascii="Arial" w:hAnsi="Arial" w:cs="Arial"/>
          <w:sz w:val="20"/>
          <w:szCs w:val="20"/>
        </w:rPr>
        <w:t xml:space="preserve"> </w:t>
      </w:r>
      <w:r w:rsidRPr="00355F88">
        <w:rPr>
          <w:rFonts w:ascii="Arial" w:hAnsi="Arial" w:cs="Arial"/>
          <w:sz w:val="20"/>
          <w:szCs w:val="20"/>
        </w:rPr>
        <w:t>proszę o naliczenie</w:t>
      </w:r>
      <w:r w:rsidR="00AC4792">
        <w:rPr>
          <w:rFonts w:ascii="Arial" w:hAnsi="Arial" w:cs="Arial"/>
          <w:sz w:val="20"/>
          <w:szCs w:val="20"/>
        </w:rPr>
        <w:t xml:space="preserve"> </w:t>
      </w:r>
      <w:r w:rsidRPr="00355F88">
        <w:rPr>
          <w:rFonts w:ascii="Arial" w:hAnsi="Arial" w:cs="Arial"/>
          <w:sz w:val="20"/>
          <w:szCs w:val="20"/>
        </w:rPr>
        <w:t>bonifikaty za niedostarczoną energi</w:t>
      </w:r>
      <w:r w:rsidR="007C5575">
        <w:rPr>
          <w:rFonts w:ascii="Arial" w:hAnsi="Arial" w:cs="Arial"/>
          <w:sz w:val="20"/>
          <w:szCs w:val="20"/>
        </w:rPr>
        <w:t>ę</w:t>
      </w:r>
      <w:r w:rsidRPr="00355F88">
        <w:rPr>
          <w:rFonts w:ascii="Arial" w:hAnsi="Arial" w:cs="Arial"/>
          <w:sz w:val="20"/>
          <w:szCs w:val="20"/>
        </w:rPr>
        <w:t xml:space="preserve"> elektryczn</w:t>
      </w:r>
      <w:r w:rsidR="007C5575">
        <w:rPr>
          <w:rFonts w:ascii="Arial" w:hAnsi="Arial" w:cs="Arial"/>
          <w:sz w:val="20"/>
          <w:szCs w:val="20"/>
        </w:rPr>
        <w:t>ą</w:t>
      </w:r>
      <w:r w:rsidRPr="00355F88">
        <w:rPr>
          <w:rFonts w:ascii="Arial" w:hAnsi="Arial" w:cs="Arial"/>
          <w:sz w:val="20"/>
          <w:szCs w:val="20"/>
        </w:rPr>
        <w:t>.</w:t>
      </w:r>
    </w:p>
    <w:p w:rsidR="00BB1D4A" w:rsidRDefault="00BB1D4A" w:rsidP="00355F8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26B07" w:rsidRDefault="00026B07" w:rsidP="00355F8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26B07" w:rsidRDefault="00026B07" w:rsidP="00026B07">
      <w:pPr>
        <w:tabs>
          <w:tab w:val="center" w:pos="6663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………………………………………………..</w:t>
      </w:r>
    </w:p>
    <w:p w:rsidR="00C53D36" w:rsidRDefault="00026B07" w:rsidP="00026B07">
      <w:pPr>
        <w:tabs>
          <w:tab w:val="center" w:pos="666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 w:rsidRPr="004F6950">
        <w:rPr>
          <w:rFonts w:ascii="Arial" w:hAnsi="Arial" w:cs="Arial"/>
          <w:sz w:val="16"/>
          <w:szCs w:val="16"/>
        </w:rPr>
        <w:t>czytelny podpis K</w:t>
      </w:r>
      <w:r w:rsidR="004F6950">
        <w:rPr>
          <w:rFonts w:ascii="Arial" w:hAnsi="Arial" w:cs="Arial"/>
          <w:sz w:val="16"/>
          <w:szCs w:val="16"/>
        </w:rPr>
        <w:t>lienta</w:t>
      </w:r>
    </w:p>
    <w:p w:rsidR="00C53D36" w:rsidRPr="00C53D36" w:rsidRDefault="00C53D36" w:rsidP="00C53D36">
      <w:pPr>
        <w:rPr>
          <w:rFonts w:ascii="Arial" w:hAnsi="Arial" w:cs="Arial"/>
          <w:sz w:val="16"/>
          <w:szCs w:val="16"/>
        </w:rPr>
      </w:pPr>
    </w:p>
    <w:p w:rsidR="00C53D36" w:rsidRPr="00C53D36" w:rsidRDefault="00902E5F" w:rsidP="00C53D36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177164</wp:posOffset>
                </wp:positionV>
                <wp:extent cx="638175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A807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7.1pt;margin-top:13.95pt;width:502.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yxVHQ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"/>
            </w:pict>
          </mc:Fallback>
        </mc:AlternateContent>
      </w:r>
    </w:p>
    <w:p w:rsidR="00C53D36" w:rsidRPr="00E62CAC" w:rsidRDefault="00C53D36" w:rsidP="00C53D36">
      <w:pPr>
        <w:numPr>
          <w:ilvl w:val="0"/>
          <w:numId w:val="1"/>
        </w:numPr>
        <w:ind w:left="284" w:hanging="284"/>
        <w:rPr>
          <w:rFonts w:ascii="Arial" w:hAnsi="Arial" w:cs="Arial"/>
          <w:i/>
          <w:sz w:val="14"/>
          <w:szCs w:val="18"/>
          <w:lang w:eastAsia="pl-PL"/>
        </w:rPr>
      </w:pPr>
      <w:r w:rsidRPr="00E62CAC">
        <w:rPr>
          <w:rFonts w:ascii="Arial" w:hAnsi="Arial" w:cs="Arial"/>
          <w:i/>
          <w:sz w:val="14"/>
          <w:szCs w:val="18"/>
          <w:lang w:eastAsia="pl-PL"/>
        </w:rPr>
        <w:t xml:space="preserve">Co to jest numer  PPE? </w:t>
      </w:r>
    </w:p>
    <w:p w:rsidR="00C53D36" w:rsidRPr="00E62CAC" w:rsidRDefault="00C53D36" w:rsidP="00C53D36">
      <w:pPr>
        <w:rPr>
          <w:rFonts w:ascii="Arial" w:hAnsi="Arial" w:cs="Arial"/>
          <w:i/>
          <w:sz w:val="14"/>
          <w:szCs w:val="18"/>
          <w:lang w:eastAsia="pl-PL"/>
        </w:rPr>
      </w:pPr>
      <w:r w:rsidRPr="00E62CAC">
        <w:rPr>
          <w:rFonts w:ascii="Arial" w:hAnsi="Arial" w:cs="Arial"/>
          <w:i/>
          <w:sz w:val="14"/>
          <w:szCs w:val="18"/>
          <w:lang w:eastAsia="pl-PL"/>
        </w:rPr>
        <w:t xml:space="preserve">Punkt Poboru Energii (PPE) wskazuje punkt styku sieci dystrybucyjnej z instalacją Klienta. Miejsce to jest opomiarowane, czyli znajduje się w nim jeden bądź więcej liczników. Numer PPE znajduje się na umowie oraz na każdej fakturze i jest niezmienny przez cały czas. </w:t>
      </w:r>
      <w:r w:rsidRPr="00E62CAC">
        <w:rPr>
          <w:rFonts w:ascii="Arial" w:hAnsi="Arial" w:cs="Arial"/>
          <w:b/>
          <w:i/>
          <w:sz w:val="14"/>
          <w:szCs w:val="18"/>
          <w:lang w:eastAsia="pl-PL"/>
        </w:rPr>
        <w:t>Podanie tego numeru ułatwi i przyspieszy obsługę zgłoszenia.</w:t>
      </w:r>
    </w:p>
    <w:p w:rsidR="00026B07" w:rsidRPr="00C53D36" w:rsidRDefault="00026B07" w:rsidP="00C53D36">
      <w:pPr>
        <w:rPr>
          <w:rFonts w:ascii="Arial" w:hAnsi="Arial" w:cs="Arial"/>
          <w:sz w:val="14"/>
          <w:szCs w:val="16"/>
        </w:rPr>
      </w:pPr>
    </w:p>
    <w:sectPr w:rsidR="00026B07" w:rsidRPr="00C53D36" w:rsidSect="00AC4792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0B4"/>
    <w:multiLevelType w:val="hybridMultilevel"/>
    <w:tmpl w:val="98C8DF14"/>
    <w:lvl w:ilvl="0" w:tplc="843C7C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5F"/>
    <w:rsid w:val="00026B07"/>
    <w:rsid w:val="000F16EF"/>
    <w:rsid w:val="00105475"/>
    <w:rsid w:val="00165BE7"/>
    <w:rsid w:val="001720BC"/>
    <w:rsid w:val="001A1146"/>
    <w:rsid w:val="001B01BB"/>
    <w:rsid w:val="001D6075"/>
    <w:rsid w:val="00206A69"/>
    <w:rsid w:val="0023228F"/>
    <w:rsid w:val="003035A3"/>
    <w:rsid w:val="00355F88"/>
    <w:rsid w:val="0036642F"/>
    <w:rsid w:val="00396017"/>
    <w:rsid w:val="003C05E0"/>
    <w:rsid w:val="00416AD2"/>
    <w:rsid w:val="004363A6"/>
    <w:rsid w:val="00441096"/>
    <w:rsid w:val="004F6950"/>
    <w:rsid w:val="005A0290"/>
    <w:rsid w:val="005E1749"/>
    <w:rsid w:val="006009D4"/>
    <w:rsid w:val="006116AF"/>
    <w:rsid w:val="00666874"/>
    <w:rsid w:val="006B3427"/>
    <w:rsid w:val="00782866"/>
    <w:rsid w:val="007865DD"/>
    <w:rsid w:val="007C5575"/>
    <w:rsid w:val="008212EC"/>
    <w:rsid w:val="00861332"/>
    <w:rsid w:val="00884988"/>
    <w:rsid w:val="008A7B90"/>
    <w:rsid w:val="00902E5F"/>
    <w:rsid w:val="00903D92"/>
    <w:rsid w:val="00926C3F"/>
    <w:rsid w:val="009478C9"/>
    <w:rsid w:val="00A00C7B"/>
    <w:rsid w:val="00A57E0A"/>
    <w:rsid w:val="00AB34AC"/>
    <w:rsid w:val="00AC4792"/>
    <w:rsid w:val="00AD2264"/>
    <w:rsid w:val="00B308FD"/>
    <w:rsid w:val="00B411A2"/>
    <w:rsid w:val="00B6153B"/>
    <w:rsid w:val="00BB1D4A"/>
    <w:rsid w:val="00BD50EF"/>
    <w:rsid w:val="00C173C6"/>
    <w:rsid w:val="00C21A6F"/>
    <w:rsid w:val="00C340F5"/>
    <w:rsid w:val="00C53D36"/>
    <w:rsid w:val="00C776D9"/>
    <w:rsid w:val="00CC02BA"/>
    <w:rsid w:val="00D12F19"/>
    <w:rsid w:val="00D14BA4"/>
    <w:rsid w:val="00D716CC"/>
    <w:rsid w:val="00D91584"/>
    <w:rsid w:val="00D91AE1"/>
    <w:rsid w:val="00E1595F"/>
    <w:rsid w:val="00E26162"/>
    <w:rsid w:val="00E3713A"/>
    <w:rsid w:val="00E55EAB"/>
    <w:rsid w:val="00E62CAC"/>
    <w:rsid w:val="00E732B1"/>
    <w:rsid w:val="00E803EE"/>
    <w:rsid w:val="00EF59B3"/>
    <w:rsid w:val="00F059CA"/>
    <w:rsid w:val="00F25FA9"/>
    <w:rsid w:val="00F56D4B"/>
    <w:rsid w:val="00F72BCB"/>
    <w:rsid w:val="00FC45E3"/>
    <w:rsid w:val="00FD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0015DF9-FF25-4766-B7A6-139A851B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173C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E1749"/>
    <w:rPr>
      <w:rFonts w:cs="Times New Roman"/>
      <w:b/>
      <w:bCs/>
    </w:rPr>
  </w:style>
  <w:style w:type="table" w:styleId="Tabela-Siatka">
    <w:name w:val="Table Grid"/>
    <w:basedOn w:val="Standardowy"/>
    <w:uiPriority w:val="59"/>
    <w:rsid w:val="009478C9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11">
    <w:name w:val="h11"/>
    <w:rsid w:val="003035A3"/>
    <w:rPr>
      <w:rFonts w:ascii="Verdana" w:hAnsi="Verdana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m\Desktop\bonifikata_wniosek_klienta_umowy_rozdzielone_o_Gdansk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bonifikata_wniosek_klienta_umowy_rozdzielone_o_Gdansk</Template>
  <TotalTime>1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cp:lastPrinted>2009-07-17T10:36:00Z</cp:lastPrinted>
  <dcterms:created xsi:type="dcterms:W3CDTF">2017-09-04T08:54:00Z</dcterms:created>
  <dcterms:modified xsi:type="dcterms:W3CDTF">2017-09-04T08:55:00Z</dcterms:modified>
</cp:coreProperties>
</file>